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B349F" w14:textId="77777777" w:rsidR="00EB6817" w:rsidRDefault="00EB6817" w:rsidP="00EB6817">
      <w:pPr>
        <w:pStyle w:val="CRCoverPage"/>
        <w:tabs>
          <w:tab w:val="right" w:pos="9639"/>
        </w:tabs>
        <w:spacing w:after="0"/>
        <w:rPr>
          <w:b/>
          <w:i/>
          <w:noProof/>
          <w:sz w:val="28"/>
        </w:rPr>
      </w:pPr>
      <w:bookmarkStart w:id="0" w:name="_Toc20909041"/>
      <w:bookmarkStart w:id="1" w:name="_Toc27678180"/>
      <w:bookmarkStart w:id="2" w:name="_Toc36037202"/>
      <w:bookmarkStart w:id="3" w:name="_Toc44398279"/>
      <w:bookmarkStart w:id="4" w:name="_Toc52382465"/>
      <w:bookmarkStart w:id="5" w:name="_Toc60687374"/>
      <w:bookmarkStart w:id="6" w:name="_Toc68726539"/>
      <w:bookmarkStart w:id="7" w:name="_Hlk7129189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R5-213265</w:t>
      </w:r>
      <w:r>
        <w:rPr>
          <w:b/>
          <w:i/>
          <w:noProof/>
          <w:sz w:val="28"/>
        </w:rPr>
        <w:fldChar w:fldCharType="end"/>
      </w:r>
    </w:p>
    <w:p w14:paraId="2BDEB378" w14:textId="77777777" w:rsidR="00EB6817" w:rsidRDefault="00EB6817" w:rsidP="00EB681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6817" w14:paraId="714C875D" w14:textId="77777777" w:rsidTr="00145811">
        <w:tc>
          <w:tcPr>
            <w:tcW w:w="9641" w:type="dxa"/>
            <w:gridSpan w:val="9"/>
            <w:tcBorders>
              <w:top w:val="single" w:sz="4" w:space="0" w:color="auto"/>
              <w:left w:val="single" w:sz="4" w:space="0" w:color="auto"/>
              <w:right w:val="single" w:sz="4" w:space="0" w:color="auto"/>
            </w:tcBorders>
          </w:tcPr>
          <w:p w14:paraId="1997D82A" w14:textId="77777777" w:rsidR="00EB6817" w:rsidRDefault="00EB6817" w:rsidP="00145811">
            <w:pPr>
              <w:pStyle w:val="CRCoverPage"/>
              <w:spacing w:after="0"/>
              <w:jc w:val="right"/>
              <w:rPr>
                <w:i/>
                <w:noProof/>
              </w:rPr>
            </w:pPr>
            <w:r>
              <w:rPr>
                <w:i/>
                <w:noProof/>
                <w:sz w:val="14"/>
              </w:rPr>
              <w:t>CR-Form-v12.1</w:t>
            </w:r>
          </w:p>
        </w:tc>
      </w:tr>
      <w:tr w:rsidR="00EB6817" w14:paraId="21DA6636" w14:textId="77777777" w:rsidTr="00145811">
        <w:tc>
          <w:tcPr>
            <w:tcW w:w="9641" w:type="dxa"/>
            <w:gridSpan w:val="9"/>
            <w:tcBorders>
              <w:left w:val="single" w:sz="4" w:space="0" w:color="auto"/>
              <w:right w:val="single" w:sz="4" w:space="0" w:color="auto"/>
            </w:tcBorders>
          </w:tcPr>
          <w:p w14:paraId="1FF1FF43" w14:textId="77777777" w:rsidR="00EB6817" w:rsidRDefault="00EB6817" w:rsidP="00145811">
            <w:pPr>
              <w:pStyle w:val="CRCoverPage"/>
              <w:spacing w:after="0"/>
              <w:jc w:val="center"/>
              <w:rPr>
                <w:noProof/>
              </w:rPr>
            </w:pPr>
            <w:r>
              <w:rPr>
                <w:b/>
                <w:noProof/>
                <w:sz w:val="32"/>
              </w:rPr>
              <w:t>CHANGE REQUEST</w:t>
            </w:r>
          </w:p>
        </w:tc>
      </w:tr>
      <w:tr w:rsidR="00EB6817" w14:paraId="7881A619" w14:textId="77777777" w:rsidTr="00145811">
        <w:tc>
          <w:tcPr>
            <w:tcW w:w="9641" w:type="dxa"/>
            <w:gridSpan w:val="9"/>
            <w:tcBorders>
              <w:left w:val="single" w:sz="4" w:space="0" w:color="auto"/>
              <w:right w:val="single" w:sz="4" w:space="0" w:color="auto"/>
            </w:tcBorders>
          </w:tcPr>
          <w:p w14:paraId="528FFA49" w14:textId="77777777" w:rsidR="00EB6817" w:rsidRDefault="00EB6817" w:rsidP="00145811">
            <w:pPr>
              <w:pStyle w:val="CRCoverPage"/>
              <w:spacing w:after="0"/>
              <w:rPr>
                <w:noProof/>
                <w:sz w:val="8"/>
                <w:szCs w:val="8"/>
              </w:rPr>
            </w:pPr>
          </w:p>
        </w:tc>
      </w:tr>
      <w:tr w:rsidR="00EB6817" w14:paraId="125BEFE2" w14:textId="77777777" w:rsidTr="00145811">
        <w:tc>
          <w:tcPr>
            <w:tcW w:w="142" w:type="dxa"/>
            <w:tcBorders>
              <w:left w:val="single" w:sz="4" w:space="0" w:color="auto"/>
            </w:tcBorders>
          </w:tcPr>
          <w:p w14:paraId="20CDF649" w14:textId="77777777" w:rsidR="00EB6817" w:rsidRDefault="00EB6817" w:rsidP="00145811">
            <w:pPr>
              <w:pStyle w:val="CRCoverPage"/>
              <w:spacing w:after="0"/>
              <w:jc w:val="right"/>
              <w:rPr>
                <w:noProof/>
              </w:rPr>
            </w:pPr>
          </w:p>
        </w:tc>
        <w:tc>
          <w:tcPr>
            <w:tcW w:w="1559" w:type="dxa"/>
            <w:shd w:val="pct30" w:color="FFFF00" w:fill="auto"/>
          </w:tcPr>
          <w:p w14:paraId="186E02E6" w14:textId="77777777" w:rsidR="00EB6817" w:rsidRPr="00410371" w:rsidRDefault="00EB6817" w:rsidP="0014581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36.579-1</w:t>
            </w:r>
            <w:r>
              <w:rPr>
                <w:b/>
                <w:noProof/>
                <w:sz w:val="28"/>
              </w:rPr>
              <w:fldChar w:fldCharType="end"/>
            </w:r>
          </w:p>
        </w:tc>
        <w:tc>
          <w:tcPr>
            <w:tcW w:w="709" w:type="dxa"/>
          </w:tcPr>
          <w:p w14:paraId="4F71E3C2" w14:textId="77777777" w:rsidR="00EB6817" w:rsidRDefault="00EB6817" w:rsidP="00145811">
            <w:pPr>
              <w:pStyle w:val="CRCoverPage"/>
              <w:spacing w:after="0"/>
              <w:jc w:val="center"/>
              <w:rPr>
                <w:noProof/>
              </w:rPr>
            </w:pPr>
            <w:r>
              <w:rPr>
                <w:b/>
                <w:noProof/>
                <w:sz w:val="28"/>
              </w:rPr>
              <w:t>CR</w:t>
            </w:r>
          </w:p>
        </w:tc>
        <w:tc>
          <w:tcPr>
            <w:tcW w:w="1276" w:type="dxa"/>
            <w:shd w:val="pct30" w:color="FFFF00" w:fill="auto"/>
          </w:tcPr>
          <w:p w14:paraId="5F3B57C6" w14:textId="77777777" w:rsidR="00EB6817" w:rsidRPr="00410371" w:rsidRDefault="00EB6817" w:rsidP="00145811">
            <w:pPr>
              <w:pStyle w:val="CRCoverPage"/>
              <w:spacing w:after="0"/>
              <w:rPr>
                <w:noProof/>
              </w:rPr>
            </w:pPr>
            <w:r>
              <w:fldChar w:fldCharType="begin"/>
            </w:r>
            <w:r>
              <w:instrText xml:space="preserve"> DOCPROPERTY  Cr#  \* MERGEFORMAT </w:instrText>
            </w:r>
            <w:r>
              <w:fldChar w:fldCharType="separate"/>
            </w:r>
            <w:r w:rsidRPr="00410371">
              <w:rPr>
                <w:b/>
                <w:noProof/>
                <w:sz w:val="28"/>
              </w:rPr>
              <w:t>0151</w:t>
            </w:r>
            <w:r>
              <w:rPr>
                <w:b/>
                <w:noProof/>
                <w:sz w:val="28"/>
              </w:rPr>
              <w:fldChar w:fldCharType="end"/>
            </w:r>
          </w:p>
        </w:tc>
        <w:tc>
          <w:tcPr>
            <w:tcW w:w="709" w:type="dxa"/>
          </w:tcPr>
          <w:p w14:paraId="02A34005" w14:textId="77777777" w:rsidR="00EB6817" w:rsidRDefault="00EB6817" w:rsidP="00145811">
            <w:pPr>
              <w:pStyle w:val="CRCoverPage"/>
              <w:tabs>
                <w:tab w:val="right" w:pos="625"/>
              </w:tabs>
              <w:spacing w:after="0"/>
              <w:jc w:val="center"/>
              <w:rPr>
                <w:noProof/>
              </w:rPr>
            </w:pPr>
            <w:r>
              <w:rPr>
                <w:b/>
                <w:bCs/>
                <w:noProof/>
                <w:sz w:val="28"/>
              </w:rPr>
              <w:t>rev</w:t>
            </w:r>
          </w:p>
        </w:tc>
        <w:tc>
          <w:tcPr>
            <w:tcW w:w="992" w:type="dxa"/>
            <w:shd w:val="pct30" w:color="FFFF00" w:fill="auto"/>
          </w:tcPr>
          <w:p w14:paraId="4BDBA14F" w14:textId="77777777" w:rsidR="00EB6817" w:rsidRPr="00410371" w:rsidRDefault="00EB6817" w:rsidP="0014581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3C834F5" w14:textId="77777777" w:rsidR="00EB6817" w:rsidRDefault="00EB6817" w:rsidP="001458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A48300" w14:textId="77777777" w:rsidR="00EB6817" w:rsidRPr="00410371" w:rsidRDefault="00EB6817" w:rsidP="0014581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15.1.0</w:t>
            </w:r>
            <w:r>
              <w:rPr>
                <w:b/>
                <w:noProof/>
                <w:sz w:val="28"/>
              </w:rPr>
              <w:fldChar w:fldCharType="end"/>
            </w:r>
          </w:p>
        </w:tc>
        <w:tc>
          <w:tcPr>
            <w:tcW w:w="143" w:type="dxa"/>
            <w:tcBorders>
              <w:right w:val="single" w:sz="4" w:space="0" w:color="auto"/>
            </w:tcBorders>
          </w:tcPr>
          <w:p w14:paraId="2C429BB3" w14:textId="77777777" w:rsidR="00EB6817" w:rsidRDefault="00EB6817" w:rsidP="00145811">
            <w:pPr>
              <w:pStyle w:val="CRCoverPage"/>
              <w:spacing w:after="0"/>
              <w:rPr>
                <w:noProof/>
              </w:rPr>
            </w:pPr>
          </w:p>
        </w:tc>
      </w:tr>
      <w:tr w:rsidR="00EB6817" w14:paraId="7DA005AB" w14:textId="77777777" w:rsidTr="00145811">
        <w:tc>
          <w:tcPr>
            <w:tcW w:w="9641" w:type="dxa"/>
            <w:gridSpan w:val="9"/>
            <w:tcBorders>
              <w:left w:val="single" w:sz="4" w:space="0" w:color="auto"/>
              <w:right w:val="single" w:sz="4" w:space="0" w:color="auto"/>
            </w:tcBorders>
          </w:tcPr>
          <w:p w14:paraId="6C0E5A03" w14:textId="77777777" w:rsidR="00EB6817" w:rsidRDefault="00EB6817" w:rsidP="00145811">
            <w:pPr>
              <w:pStyle w:val="CRCoverPage"/>
              <w:spacing w:after="0"/>
              <w:rPr>
                <w:noProof/>
              </w:rPr>
            </w:pPr>
          </w:p>
        </w:tc>
      </w:tr>
      <w:tr w:rsidR="00EB6817" w14:paraId="35FF85D9" w14:textId="77777777" w:rsidTr="00145811">
        <w:tc>
          <w:tcPr>
            <w:tcW w:w="9641" w:type="dxa"/>
            <w:gridSpan w:val="9"/>
            <w:tcBorders>
              <w:top w:val="single" w:sz="4" w:space="0" w:color="auto"/>
            </w:tcBorders>
          </w:tcPr>
          <w:p w14:paraId="7F067691" w14:textId="77777777" w:rsidR="00EB6817" w:rsidRPr="00F25D98" w:rsidRDefault="00EB6817" w:rsidP="0014581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B6817" w14:paraId="7A66822C" w14:textId="77777777" w:rsidTr="00145811">
        <w:tc>
          <w:tcPr>
            <w:tcW w:w="9641" w:type="dxa"/>
            <w:gridSpan w:val="9"/>
          </w:tcPr>
          <w:p w14:paraId="26BEA256" w14:textId="77777777" w:rsidR="00EB6817" w:rsidRDefault="00EB6817" w:rsidP="00145811">
            <w:pPr>
              <w:pStyle w:val="CRCoverPage"/>
              <w:spacing w:after="0"/>
              <w:rPr>
                <w:noProof/>
                <w:sz w:val="8"/>
                <w:szCs w:val="8"/>
              </w:rPr>
            </w:pPr>
          </w:p>
        </w:tc>
      </w:tr>
    </w:tbl>
    <w:p w14:paraId="499CD662" w14:textId="77777777" w:rsidR="00EB6817" w:rsidRDefault="00EB6817" w:rsidP="00EB68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6817" w14:paraId="2B599F1B" w14:textId="77777777" w:rsidTr="00145811">
        <w:tc>
          <w:tcPr>
            <w:tcW w:w="2835" w:type="dxa"/>
          </w:tcPr>
          <w:p w14:paraId="20D945F2" w14:textId="77777777" w:rsidR="00EB6817" w:rsidRDefault="00EB6817" w:rsidP="00145811">
            <w:pPr>
              <w:pStyle w:val="CRCoverPage"/>
              <w:tabs>
                <w:tab w:val="right" w:pos="2751"/>
              </w:tabs>
              <w:spacing w:after="0"/>
              <w:rPr>
                <w:b/>
                <w:i/>
                <w:noProof/>
              </w:rPr>
            </w:pPr>
            <w:r>
              <w:rPr>
                <w:b/>
                <w:i/>
                <w:noProof/>
              </w:rPr>
              <w:t>Proposed change affects:</w:t>
            </w:r>
          </w:p>
        </w:tc>
        <w:tc>
          <w:tcPr>
            <w:tcW w:w="1418" w:type="dxa"/>
          </w:tcPr>
          <w:p w14:paraId="4A5D0E4F" w14:textId="77777777" w:rsidR="00EB6817" w:rsidRDefault="00EB6817" w:rsidP="001458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FACBC8" w14:textId="77777777" w:rsidR="00EB6817" w:rsidRDefault="00EB6817" w:rsidP="00145811">
            <w:pPr>
              <w:pStyle w:val="CRCoverPage"/>
              <w:spacing w:after="0"/>
              <w:jc w:val="center"/>
              <w:rPr>
                <w:b/>
                <w:caps/>
                <w:noProof/>
              </w:rPr>
            </w:pPr>
          </w:p>
        </w:tc>
        <w:tc>
          <w:tcPr>
            <w:tcW w:w="709" w:type="dxa"/>
            <w:tcBorders>
              <w:left w:val="single" w:sz="4" w:space="0" w:color="auto"/>
            </w:tcBorders>
          </w:tcPr>
          <w:p w14:paraId="2668A4C1" w14:textId="77777777" w:rsidR="00EB6817" w:rsidRDefault="00EB6817" w:rsidP="001458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54593" w14:textId="77777777" w:rsidR="00EB6817" w:rsidRDefault="00EB6817" w:rsidP="00145811">
            <w:pPr>
              <w:pStyle w:val="CRCoverPage"/>
              <w:spacing w:after="0"/>
              <w:jc w:val="center"/>
              <w:rPr>
                <w:b/>
                <w:caps/>
                <w:noProof/>
              </w:rPr>
            </w:pPr>
          </w:p>
        </w:tc>
        <w:tc>
          <w:tcPr>
            <w:tcW w:w="2126" w:type="dxa"/>
          </w:tcPr>
          <w:p w14:paraId="6ECADA7D" w14:textId="77777777" w:rsidR="00EB6817" w:rsidRDefault="00EB6817" w:rsidP="001458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CCF30" w14:textId="77777777" w:rsidR="00EB6817" w:rsidRDefault="00EB6817" w:rsidP="00145811">
            <w:pPr>
              <w:pStyle w:val="CRCoverPage"/>
              <w:spacing w:after="0"/>
              <w:jc w:val="center"/>
              <w:rPr>
                <w:b/>
                <w:caps/>
                <w:noProof/>
              </w:rPr>
            </w:pPr>
          </w:p>
        </w:tc>
        <w:tc>
          <w:tcPr>
            <w:tcW w:w="1418" w:type="dxa"/>
            <w:tcBorders>
              <w:left w:val="nil"/>
            </w:tcBorders>
          </w:tcPr>
          <w:p w14:paraId="0D15664B" w14:textId="77777777" w:rsidR="00EB6817" w:rsidRDefault="00EB6817" w:rsidP="001458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1F67C" w14:textId="77777777" w:rsidR="00EB6817" w:rsidRDefault="00EB6817" w:rsidP="00145811">
            <w:pPr>
              <w:pStyle w:val="CRCoverPage"/>
              <w:spacing w:after="0"/>
              <w:jc w:val="center"/>
              <w:rPr>
                <w:b/>
                <w:bCs/>
                <w:caps/>
                <w:noProof/>
              </w:rPr>
            </w:pPr>
          </w:p>
        </w:tc>
      </w:tr>
    </w:tbl>
    <w:p w14:paraId="2839A128" w14:textId="77777777" w:rsidR="00EB6817" w:rsidRDefault="00EB6817" w:rsidP="00EB68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6817" w14:paraId="7AF52824" w14:textId="77777777" w:rsidTr="00145811">
        <w:tc>
          <w:tcPr>
            <w:tcW w:w="9640" w:type="dxa"/>
            <w:gridSpan w:val="11"/>
          </w:tcPr>
          <w:p w14:paraId="45E846E9" w14:textId="77777777" w:rsidR="00EB6817" w:rsidRDefault="00EB6817" w:rsidP="00145811">
            <w:pPr>
              <w:pStyle w:val="CRCoverPage"/>
              <w:spacing w:after="0"/>
              <w:rPr>
                <w:noProof/>
                <w:sz w:val="8"/>
                <w:szCs w:val="8"/>
              </w:rPr>
            </w:pPr>
          </w:p>
        </w:tc>
      </w:tr>
      <w:tr w:rsidR="00EB6817" w14:paraId="7178DC0A" w14:textId="77777777" w:rsidTr="00145811">
        <w:tc>
          <w:tcPr>
            <w:tcW w:w="1843" w:type="dxa"/>
            <w:tcBorders>
              <w:top w:val="single" w:sz="4" w:space="0" w:color="auto"/>
              <w:left w:val="single" w:sz="4" w:space="0" w:color="auto"/>
            </w:tcBorders>
          </w:tcPr>
          <w:p w14:paraId="2A11E291" w14:textId="77777777" w:rsidR="00EB6817" w:rsidRDefault="00EB6817" w:rsidP="001458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2DA753" w14:textId="77777777" w:rsidR="00EB6817" w:rsidRDefault="00EB6817" w:rsidP="00145811">
            <w:pPr>
              <w:pStyle w:val="CRCoverPage"/>
              <w:spacing w:after="0"/>
              <w:ind w:left="100"/>
              <w:rPr>
                <w:noProof/>
              </w:rPr>
            </w:pPr>
            <w:r>
              <w:fldChar w:fldCharType="begin"/>
            </w:r>
            <w:r>
              <w:instrText xml:space="preserve"> DOCPROPERTY  CrTitle  \* MERGEFORMAT </w:instrText>
            </w:r>
            <w:r>
              <w:fldChar w:fldCharType="separate"/>
            </w:r>
            <w:r>
              <w:t>Additions to MCPTT Floor Control Defaults 5.5.6</w:t>
            </w:r>
            <w:r>
              <w:fldChar w:fldCharType="end"/>
            </w:r>
          </w:p>
        </w:tc>
      </w:tr>
      <w:tr w:rsidR="00EB6817" w14:paraId="180900EA" w14:textId="77777777" w:rsidTr="00145811">
        <w:tc>
          <w:tcPr>
            <w:tcW w:w="1843" w:type="dxa"/>
            <w:tcBorders>
              <w:left w:val="single" w:sz="4" w:space="0" w:color="auto"/>
            </w:tcBorders>
          </w:tcPr>
          <w:p w14:paraId="449E5103" w14:textId="77777777" w:rsidR="00EB6817" w:rsidRDefault="00EB6817" w:rsidP="00145811">
            <w:pPr>
              <w:pStyle w:val="CRCoverPage"/>
              <w:spacing w:after="0"/>
              <w:rPr>
                <w:b/>
                <w:i/>
                <w:noProof/>
                <w:sz w:val="8"/>
                <w:szCs w:val="8"/>
              </w:rPr>
            </w:pPr>
          </w:p>
        </w:tc>
        <w:tc>
          <w:tcPr>
            <w:tcW w:w="7797" w:type="dxa"/>
            <w:gridSpan w:val="10"/>
            <w:tcBorders>
              <w:right w:val="single" w:sz="4" w:space="0" w:color="auto"/>
            </w:tcBorders>
          </w:tcPr>
          <w:p w14:paraId="0896B0CB" w14:textId="77777777" w:rsidR="00EB6817" w:rsidRDefault="00EB6817" w:rsidP="00145811">
            <w:pPr>
              <w:pStyle w:val="CRCoverPage"/>
              <w:spacing w:after="0"/>
              <w:rPr>
                <w:noProof/>
                <w:sz w:val="8"/>
                <w:szCs w:val="8"/>
              </w:rPr>
            </w:pPr>
          </w:p>
        </w:tc>
      </w:tr>
      <w:tr w:rsidR="00EB6817" w14:paraId="244A38FD" w14:textId="77777777" w:rsidTr="00145811">
        <w:tc>
          <w:tcPr>
            <w:tcW w:w="1843" w:type="dxa"/>
            <w:tcBorders>
              <w:left w:val="single" w:sz="4" w:space="0" w:color="auto"/>
            </w:tcBorders>
          </w:tcPr>
          <w:p w14:paraId="2C74C815" w14:textId="77777777" w:rsidR="00EB6817" w:rsidRDefault="00EB6817" w:rsidP="001458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2C9484" w14:textId="77777777" w:rsidR="00EB6817" w:rsidRDefault="00EB6817" w:rsidP="00145811">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EB6817" w14:paraId="6135774F" w14:textId="77777777" w:rsidTr="00145811">
        <w:tc>
          <w:tcPr>
            <w:tcW w:w="1843" w:type="dxa"/>
            <w:tcBorders>
              <w:left w:val="single" w:sz="4" w:space="0" w:color="auto"/>
            </w:tcBorders>
          </w:tcPr>
          <w:p w14:paraId="4E78FBC1" w14:textId="77777777" w:rsidR="00EB6817" w:rsidRDefault="00EB6817" w:rsidP="001458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5EFDA6" w14:textId="3854CE72" w:rsidR="00EB6817" w:rsidRDefault="00EB6817" w:rsidP="0014581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EB6817" w14:paraId="4DCA0CB4" w14:textId="77777777" w:rsidTr="00145811">
        <w:tc>
          <w:tcPr>
            <w:tcW w:w="1843" w:type="dxa"/>
            <w:tcBorders>
              <w:left w:val="single" w:sz="4" w:space="0" w:color="auto"/>
            </w:tcBorders>
          </w:tcPr>
          <w:p w14:paraId="5B2EFFC4" w14:textId="77777777" w:rsidR="00EB6817" w:rsidRDefault="00EB6817" w:rsidP="00145811">
            <w:pPr>
              <w:pStyle w:val="CRCoverPage"/>
              <w:spacing w:after="0"/>
              <w:rPr>
                <w:b/>
                <w:i/>
                <w:noProof/>
                <w:sz w:val="8"/>
                <w:szCs w:val="8"/>
              </w:rPr>
            </w:pPr>
          </w:p>
        </w:tc>
        <w:tc>
          <w:tcPr>
            <w:tcW w:w="7797" w:type="dxa"/>
            <w:gridSpan w:val="10"/>
            <w:tcBorders>
              <w:right w:val="single" w:sz="4" w:space="0" w:color="auto"/>
            </w:tcBorders>
          </w:tcPr>
          <w:p w14:paraId="3516FBE3" w14:textId="77777777" w:rsidR="00EB6817" w:rsidRDefault="00EB6817" w:rsidP="00145811">
            <w:pPr>
              <w:pStyle w:val="CRCoverPage"/>
              <w:spacing w:after="0"/>
              <w:rPr>
                <w:noProof/>
                <w:sz w:val="8"/>
                <w:szCs w:val="8"/>
              </w:rPr>
            </w:pPr>
          </w:p>
        </w:tc>
      </w:tr>
      <w:tr w:rsidR="00EB6817" w14:paraId="283DB3A1" w14:textId="77777777" w:rsidTr="00145811">
        <w:tc>
          <w:tcPr>
            <w:tcW w:w="1843" w:type="dxa"/>
            <w:tcBorders>
              <w:left w:val="single" w:sz="4" w:space="0" w:color="auto"/>
            </w:tcBorders>
          </w:tcPr>
          <w:p w14:paraId="5B563C0B" w14:textId="77777777" w:rsidR="00EB6817" w:rsidRDefault="00EB6817" w:rsidP="00145811">
            <w:pPr>
              <w:pStyle w:val="CRCoverPage"/>
              <w:tabs>
                <w:tab w:val="right" w:pos="1759"/>
              </w:tabs>
              <w:spacing w:after="0"/>
              <w:rPr>
                <w:b/>
                <w:i/>
                <w:noProof/>
              </w:rPr>
            </w:pPr>
            <w:r>
              <w:rPr>
                <w:b/>
                <w:i/>
                <w:noProof/>
              </w:rPr>
              <w:t>Work item code:</w:t>
            </w:r>
          </w:p>
        </w:tc>
        <w:tc>
          <w:tcPr>
            <w:tcW w:w="3686" w:type="dxa"/>
            <w:gridSpan w:val="5"/>
            <w:shd w:val="pct30" w:color="FFFF00" w:fill="auto"/>
          </w:tcPr>
          <w:p w14:paraId="164A45FE" w14:textId="77777777" w:rsidR="00EB6817" w:rsidRDefault="00EB6817" w:rsidP="00145811">
            <w:pPr>
              <w:pStyle w:val="CRCoverPage"/>
              <w:spacing w:after="0"/>
              <w:ind w:left="100"/>
              <w:rPr>
                <w:noProof/>
              </w:rPr>
            </w:pPr>
            <w:r>
              <w:fldChar w:fldCharType="begin"/>
            </w:r>
            <w:r>
              <w:instrText xml:space="preserve"> DOCPROPERTY  RelatedWis  \* MERGEFORMAT </w:instrText>
            </w:r>
            <w:r>
              <w:fldChar w:fldCharType="separate"/>
            </w:r>
            <w:r>
              <w:rPr>
                <w:noProof/>
              </w:rPr>
              <w:t>MCenhUEConTest</w:t>
            </w:r>
            <w:r>
              <w:rPr>
                <w:noProof/>
              </w:rPr>
              <w:fldChar w:fldCharType="end"/>
            </w:r>
          </w:p>
        </w:tc>
        <w:tc>
          <w:tcPr>
            <w:tcW w:w="567" w:type="dxa"/>
            <w:tcBorders>
              <w:left w:val="nil"/>
            </w:tcBorders>
          </w:tcPr>
          <w:p w14:paraId="3A6BEC81" w14:textId="77777777" w:rsidR="00EB6817" w:rsidRDefault="00EB6817" w:rsidP="00145811">
            <w:pPr>
              <w:pStyle w:val="CRCoverPage"/>
              <w:spacing w:after="0"/>
              <w:ind w:right="100"/>
              <w:rPr>
                <w:noProof/>
              </w:rPr>
            </w:pPr>
          </w:p>
        </w:tc>
        <w:tc>
          <w:tcPr>
            <w:tcW w:w="1417" w:type="dxa"/>
            <w:gridSpan w:val="3"/>
            <w:tcBorders>
              <w:left w:val="nil"/>
            </w:tcBorders>
          </w:tcPr>
          <w:p w14:paraId="595CD26D" w14:textId="77777777" w:rsidR="00EB6817" w:rsidRDefault="00EB6817" w:rsidP="001458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0176F6" w14:textId="77777777" w:rsidR="00EB6817" w:rsidRDefault="00EB6817" w:rsidP="00145811">
            <w:pPr>
              <w:pStyle w:val="CRCoverPage"/>
              <w:spacing w:after="0"/>
              <w:ind w:left="100"/>
              <w:rPr>
                <w:noProof/>
              </w:rPr>
            </w:pPr>
            <w:r>
              <w:fldChar w:fldCharType="begin"/>
            </w:r>
            <w:r>
              <w:instrText xml:space="preserve"> DOCPROPERTY  ResDate  \* MERGEFORMAT </w:instrText>
            </w:r>
            <w:r>
              <w:fldChar w:fldCharType="separate"/>
            </w:r>
            <w:r>
              <w:rPr>
                <w:noProof/>
              </w:rPr>
              <w:t>2021-05-07</w:t>
            </w:r>
            <w:r>
              <w:rPr>
                <w:noProof/>
              </w:rPr>
              <w:fldChar w:fldCharType="end"/>
            </w:r>
          </w:p>
        </w:tc>
      </w:tr>
      <w:tr w:rsidR="00EB6817" w14:paraId="16864914" w14:textId="77777777" w:rsidTr="00145811">
        <w:tc>
          <w:tcPr>
            <w:tcW w:w="1843" w:type="dxa"/>
            <w:tcBorders>
              <w:left w:val="single" w:sz="4" w:space="0" w:color="auto"/>
            </w:tcBorders>
          </w:tcPr>
          <w:p w14:paraId="6220EF6B" w14:textId="77777777" w:rsidR="00EB6817" w:rsidRDefault="00EB6817" w:rsidP="00145811">
            <w:pPr>
              <w:pStyle w:val="CRCoverPage"/>
              <w:spacing w:after="0"/>
              <w:rPr>
                <w:b/>
                <w:i/>
                <w:noProof/>
                <w:sz w:val="8"/>
                <w:szCs w:val="8"/>
              </w:rPr>
            </w:pPr>
          </w:p>
        </w:tc>
        <w:tc>
          <w:tcPr>
            <w:tcW w:w="1986" w:type="dxa"/>
            <w:gridSpan w:val="4"/>
          </w:tcPr>
          <w:p w14:paraId="248DC419" w14:textId="77777777" w:rsidR="00EB6817" w:rsidRDefault="00EB6817" w:rsidP="00145811">
            <w:pPr>
              <w:pStyle w:val="CRCoverPage"/>
              <w:spacing w:after="0"/>
              <w:rPr>
                <w:noProof/>
                <w:sz w:val="8"/>
                <w:szCs w:val="8"/>
              </w:rPr>
            </w:pPr>
          </w:p>
        </w:tc>
        <w:tc>
          <w:tcPr>
            <w:tcW w:w="2267" w:type="dxa"/>
            <w:gridSpan w:val="2"/>
          </w:tcPr>
          <w:p w14:paraId="6DA8BFF5" w14:textId="77777777" w:rsidR="00EB6817" w:rsidRDefault="00EB6817" w:rsidP="00145811">
            <w:pPr>
              <w:pStyle w:val="CRCoverPage"/>
              <w:spacing w:after="0"/>
              <w:rPr>
                <w:noProof/>
                <w:sz w:val="8"/>
                <w:szCs w:val="8"/>
              </w:rPr>
            </w:pPr>
          </w:p>
        </w:tc>
        <w:tc>
          <w:tcPr>
            <w:tcW w:w="1417" w:type="dxa"/>
            <w:gridSpan w:val="3"/>
          </w:tcPr>
          <w:p w14:paraId="7DD901C7" w14:textId="77777777" w:rsidR="00EB6817" w:rsidRDefault="00EB6817" w:rsidP="00145811">
            <w:pPr>
              <w:pStyle w:val="CRCoverPage"/>
              <w:spacing w:after="0"/>
              <w:rPr>
                <w:noProof/>
                <w:sz w:val="8"/>
                <w:szCs w:val="8"/>
              </w:rPr>
            </w:pPr>
          </w:p>
        </w:tc>
        <w:tc>
          <w:tcPr>
            <w:tcW w:w="2127" w:type="dxa"/>
            <w:tcBorders>
              <w:right w:val="single" w:sz="4" w:space="0" w:color="auto"/>
            </w:tcBorders>
          </w:tcPr>
          <w:p w14:paraId="09261F2A" w14:textId="77777777" w:rsidR="00EB6817" w:rsidRDefault="00EB6817" w:rsidP="00145811">
            <w:pPr>
              <w:pStyle w:val="CRCoverPage"/>
              <w:spacing w:after="0"/>
              <w:rPr>
                <w:noProof/>
                <w:sz w:val="8"/>
                <w:szCs w:val="8"/>
              </w:rPr>
            </w:pPr>
          </w:p>
        </w:tc>
      </w:tr>
      <w:tr w:rsidR="00EB6817" w14:paraId="08F8A29E" w14:textId="77777777" w:rsidTr="00145811">
        <w:trPr>
          <w:cantSplit/>
        </w:trPr>
        <w:tc>
          <w:tcPr>
            <w:tcW w:w="1843" w:type="dxa"/>
            <w:tcBorders>
              <w:left w:val="single" w:sz="4" w:space="0" w:color="auto"/>
            </w:tcBorders>
          </w:tcPr>
          <w:p w14:paraId="38AE4E4C" w14:textId="77777777" w:rsidR="00EB6817" w:rsidRDefault="00EB6817" w:rsidP="00145811">
            <w:pPr>
              <w:pStyle w:val="CRCoverPage"/>
              <w:tabs>
                <w:tab w:val="right" w:pos="1759"/>
              </w:tabs>
              <w:spacing w:after="0"/>
              <w:rPr>
                <w:b/>
                <w:i/>
                <w:noProof/>
              </w:rPr>
            </w:pPr>
            <w:r>
              <w:rPr>
                <w:b/>
                <w:i/>
                <w:noProof/>
              </w:rPr>
              <w:t>Category:</w:t>
            </w:r>
          </w:p>
        </w:tc>
        <w:tc>
          <w:tcPr>
            <w:tcW w:w="851" w:type="dxa"/>
            <w:shd w:val="pct30" w:color="FFFF00" w:fill="auto"/>
          </w:tcPr>
          <w:p w14:paraId="11FE7EC5" w14:textId="77777777" w:rsidR="00EB6817" w:rsidRDefault="00EB6817" w:rsidP="0014581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B521824" w14:textId="77777777" w:rsidR="00EB6817" w:rsidRDefault="00EB6817" w:rsidP="00145811">
            <w:pPr>
              <w:pStyle w:val="CRCoverPage"/>
              <w:spacing w:after="0"/>
              <w:rPr>
                <w:noProof/>
              </w:rPr>
            </w:pPr>
          </w:p>
        </w:tc>
        <w:tc>
          <w:tcPr>
            <w:tcW w:w="1417" w:type="dxa"/>
            <w:gridSpan w:val="3"/>
            <w:tcBorders>
              <w:left w:val="nil"/>
            </w:tcBorders>
          </w:tcPr>
          <w:p w14:paraId="47750F58" w14:textId="77777777" w:rsidR="00EB6817" w:rsidRDefault="00EB6817" w:rsidP="001458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DA7CF4" w14:textId="77777777" w:rsidR="00EB6817" w:rsidRDefault="00EB6817" w:rsidP="00145811">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EB6817" w14:paraId="7845E8C4" w14:textId="77777777" w:rsidTr="00145811">
        <w:tc>
          <w:tcPr>
            <w:tcW w:w="1843" w:type="dxa"/>
            <w:tcBorders>
              <w:left w:val="single" w:sz="4" w:space="0" w:color="auto"/>
              <w:bottom w:val="single" w:sz="4" w:space="0" w:color="auto"/>
            </w:tcBorders>
          </w:tcPr>
          <w:p w14:paraId="4583322F" w14:textId="77777777" w:rsidR="00EB6817" w:rsidRDefault="00EB6817" w:rsidP="00145811">
            <w:pPr>
              <w:pStyle w:val="CRCoverPage"/>
              <w:spacing w:after="0"/>
              <w:rPr>
                <w:b/>
                <w:i/>
                <w:noProof/>
              </w:rPr>
            </w:pPr>
          </w:p>
        </w:tc>
        <w:tc>
          <w:tcPr>
            <w:tcW w:w="4677" w:type="dxa"/>
            <w:gridSpan w:val="8"/>
            <w:tcBorders>
              <w:bottom w:val="single" w:sz="4" w:space="0" w:color="auto"/>
            </w:tcBorders>
          </w:tcPr>
          <w:p w14:paraId="5529040C" w14:textId="77777777" w:rsidR="00EB6817" w:rsidRDefault="00EB6817" w:rsidP="001458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D2B6F" w14:textId="77777777" w:rsidR="00EB6817" w:rsidRDefault="00EB6817" w:rsidP="0014581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C80A74" w14:textId="77777777" w:rsidR="00EB6817" w:rsidRPr="007C2097" w:rsidRDefault="00EB6817" w:rsidP="001458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6817" w14:paraId="59CA8671" w14:textId="77777777" w:rsidTr="00145811">
        <w:tc>
          <w:tcPr>
            <w:tcW w:w="1843" w:type="dxa"/>
          </w:tcPr>
          <w:p w14:paraId="2CFFA53C" w14:textId="77777777" w:rsidR="00EB6817" w:rsidRDefault="00EB6817" w:rsidP="00145811">
            <w:pPr>
              <w:pStyle w:val="CRCoverPage"/>
              <w:spacing w:after="0"/>
              <w:rPr>
                <w:b/>
                <w:i/>
                <w:noProof/>
                <w:sz w:val="8"/>
                <w:szCs w:val="8"/>
              </w:rPr>
            </w:pPr>
          </w:p>
        </w:tc>
        <w:tc>
          <w:tcPr>
            <w:tcW w:w="7797" w:type="dxa"/>
            <w:gridSpan w:val="10"/>
          </w:tcPr>
          <w:p w14:paraId="6672B65A" w14:textId="77777777" w:rsidR="00EB6817" w:rsidRDefault="00EB6817" w:rsidP="00145811">
            <w:pPr>
              <w:pStyle w:val="CRCoverPage"/>
              <w:spacing w:after="0"/>
              <w:rPr>
                <w:noProof/>
                <w:sz w:val="8"/>
                <w:szCs w:val="8"/>
              </w:rPr>
            </w:pPr>
          </w:p>
        </w:tc>
      </w:tr>
      <w:tr w:rsidR="00EB6817" w14:paraId="4F566ABD" w14:textId="77777777" w:rsidTr="00145811">
        <w:tc>
          <w:tcPr>
            <w:tcW w:w="2694" w:type="dxa"/>
            <w:gridSpan w:val="2"/>
            <w:tcBorders>
              <w:top w:val="single" w:sz="4" w:space="0" w:color="auto"/>
              <w:left w:val="single" w:sz="4" w:space="0" w:color="auto"/>
            </w:tcBorders>
          </w:tcPr>
          <w:p w14:paraId="49947E88" w14:textId="77777777" w:rsidR="00EB6817" w:rsidRDefault="00EB6817" w:rsidP="00145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70D4F" w14:textId="01A3B52B" w:rsidR="00EB6817" w:rsidRDefault="00EB6817" w:rsidP="00145811">
            <w:pPr>
              <w:pStyle w:val="CRCoverPage"/>
              <w:spacing w:after="0"/>
              <w:ind w:left="100"/>
              <w:rPr>
                <w:noProof/>
              </w:rPr>
            </w:pPr>
            <w:r>
              <w:rPr>
                <w:noProof/>
              </w:rPr>
              <w:t>The MCPTT Floor Control defaults needed to be updated to include Rel-15 aspects</w:t>
            </w:r>
          </w:p>
        </w:tc>
      </w:tr>
      <w:tr w:rsidR="00EB6817" w14:paraId="0ED41E8B" w14:textId="77777777" w:rsidTr="00145811">
        <w:tc>
          <w:tcPr>
            <w:tcW w:w="2694" w:type="dxa"/>
            <w:gridSpan w:val="2"/>
            <w:tcBorders>
              <w:left w:val="single" w:sz="4" w:space="0" w:color="auto"/>
            </w:tcBorders>
          </w:tcPr>
          <w:p w14:paraId="4149A2BC" w14:textId="77777777" w:rsidR="00EB6817" w:rsidRDefault="00EB6817" w:rsidP="00145811">
            <w:pPr>
              <w:pStyle w:val="CRCoverPage"/>
              <w:spacing w:after="0"/>
              <w:rPr>
                <w:b/>
                <w:i/>
                <w:noProof/>
                <w:sz w:val="8"/>
                <w:szCs w:val="8"/>
              </w:rPr>
            </w:pPr>
          </w:p>
        </w:tc>
        <w:tc>
          <w:tcPr>
            <w:tcW w:w="6946" w:type="dxa"/>
            <w:gridSpan w:val="9"/>
            <w:tcBorders>
              <w:right w:val="single" w:sz="4" w:space="0" w:color="auto"/>
            </w:tcBorders>
          </w:tcPr>
          <w:p w14:paraId="40F4EA7A" w14:textId="77777777" w:rsidR="00EB6817" w:rsidRDefault="00EB6817" w:rsidP="00145811">
            <w:pPr>
              <w:pStyle w:val="CRCoverPage"/>
              <w:spacing w:after="0"/>
              <w:rPr>
                <w:noProof/>
                <w:sz w:val="8"/>
                <w:szCs w:val="8"/>
              </w:rPr>
            </w:pPr>
          </w:p>
        </w:tc>
      </w:tr>
      <w:tr w:rsidR="00EB6817" w14:paraId="1F017958" w14:textId="77777777" w:rsidTr="00145811">
        <w:tc>
          <w:tcPr>
            <w:tcW w:w="2694" w:type="dxa"/>
            <w:gridSpan w:val="2"/>
            <w:tcBorders>
              <w:left w:val="single" w:sz="4" w:space="0" w:color="auto"/>
            </w:tcBorders>
          </w:tcPr>
          <w:p w14:paraId="7AA47443" w14:textId="77777777" w:rsidR="00EB6817" w:rsidRDefault="00EB6817" w:rsidP="00145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D3045" w14:textId="211272B8" w:rsidR="00EB6817" w:rsidRDefault="00EB6817" w:rsidP="00145811">
            <w:pPr>
              <w:pStyle w:val="CRCoverPage"/>
              <w:spacing w:after="0"/>
              <w:ind w:left="100"/>
              <w:rPr>
                <w:noProof/>
              </w:rPr>
            </w:pPr>
            <w:r>
              <w:rPr>
                <w:noProof/>
              </w:rPr>
              <w:t>Added functional alias and multi-talker elements</w:t>
            </w:r>
          </w:p>
        </w:tc>
      </w:tr>
      <w:tr w:rsidR="00EB6817" w14:paraId="68BD3512" w14:textId="77777777" w:rsidTr="00145811">
        <w:tc>
          <w:tcPr>
            <w:tcW w:w="2694" w:type="dxa"/>
            <w:gridSpan w:val="2"/>
            <w:tcBorders>
              <w:left w:val="single" w:sz="4" w:space="0" w:color="auto"/>
            </w:tcBorders>
          </w:tcPr>
          <w:p w14:paraId="1698FA3D" w14:textId="77777777" w:rsidR="00EB6817" w:rsidRDefault="00EB6817" w:rsidP="00145811">
            <w:pPr>
              <w:pStyle w:val="CRCoverPage"/>
              <w:spacing w:after="0"/>
              <w:rPr>
                <w:b/>
                <w:i/>
                <w:noProof/>
                <w:sz w:val="8"/>
                <w:szCs w:val="8"/>
              </w:rPr>
            </w:pPr>
          </w:p>
        </w:tc>
        <w:tc>
          <w:tcPr>
            <w:tcW w:w="6946" w:type="dxa"/>
            <w:gridSpan w:val="9"/>
            <w:tcBorders>
              <w:right w:val="single" w:sz="4" w:space="0" w:color="auto"/>
            </w:tcBorders>
          </w:tcPr>
          <w:p w14:paraId="05C4C4C4" w14:textId="77777777" w:rsidR="00EB6817" w:rsidRDefault="00EB6817" w:rsidP="00145811">
            <w:pPr>
              <w:pStyle w:val="CRCoverPage"/>
              <w:spacing w:after="0"/>
              <w:rPr>
                <w:noProof/>
                <w:sz w:val="8"/>
                <w:szCs w:val="8"/>
              </w:rPr>
            </w:pPr>
          </w:p>
        </w:tc>
      </w:tr>
      <w:tr w:rsidR="00EB6817" w14:paraId="2373ED5A" w14:textId="77777777" w:rsidTr="00145811">
        <w:tc>
          <w:tcPr>
            <w:tcW w:w="2694" w:type="dxa"/>
            <w:gridSpan w:val="2"/>
            <w:tcBorders>
              <w:left w:val="single" w:sz="4" w:space="0" w:color="auto"/>
              <w:bottom w:val="single" w:sz="4" w:space="0" w:color="auto"/>
            </w:tcBorders>
          </w:tcPr>
          <w:p w14:paraId="3DA9D146" w14:textId="77777777" w:rsidR="00EB6817" w:rsidRDefault="00EB6817" w:rsidP="00145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CE4D30" w14:textId="2408E48C" w:rsidR="00EB6817" w:rsidRDefault="00EB6817" w:rsidP="00145811">
            <w:pPr>
              <w:pStyle w:val="CRCoverPage"/>
              <w:spacing w:after="0"/>
              <w:ind w:left="100"/>
              <w:rPr>
                <w:noProof/>
              </w:rPr>
            </w:pPr>
            <w:r>
              <w:rPr>
                <w:noProof/>
              </w:rPr>
              <w:t>The referenced MCPTT floor control messages would not include some of the Rel-15 elements and a device might not be tested properly</w:t>
            </w:r>
            <w:bookmarkStart w:id="9" w:name="_GoBack"/>
            <w:bookmarkEnd w:id="9"/>
          </w:p>
        </w:tc>
      </w:tr>
      <w:tr w:rsidR="00EB6817" w14:paraId="1415EAF1" w14:textId="77777777" w:rsidTr="00145811">
        <w:tc>
          <w:tcPr>
            <w:tcW w:w="2694" w:type="dxa"/>
            <w:gridSpan w:val="2"/>
          </w:tcPr>
          <w:p w14:paraId="3165510A" w14:textId="77777777" w:rsidR="00EB6817" w:rsidRDefault="00EB6817" w:rsidP="00145811">
            <w:pPr>
              <w:pStyle w:val="CRCoverPage"/>
              <w:spacing w:after="0"/>
              <w:rPr>
                <w:b/>
                <w:i/>
                <w:noProof/>
                <w:sz w:val="8"/>
                <w:szCs w:val="8"/>
              </w:rPr>
            </w:pPr>
          </w:p>
        </w:tc>
        <w:tc>
          <w:tcPr>
            <w:tcW w:w="6946" w:type="dxa"/>
            <w:gridSpan w:val="9"/>
          </w:tcPr>
          <w:p w14:paraId="16E2C114" w14:textId="77777777" w:rsidR="00EB6817" w:rsidRDefault="00EB6817" w:rsidP="00145811">
            <w:pPr>
              <w:pStyle w:val="CRCoverPage"/>
              <w:spacing w:after="0"/>
              <w:rPr>
                <w:noProof/>
                <w:sz w:val="8"/>
                <w:szCs w:val="8"/>
              </w:rPr>
            </w:pPr>
          </w:p>
        </w:tc>
      </w:tr>
      <w:tr w:rsidR="00EB6817" w14:paraId="13B673EB" w14:textId="77777777" w:rsidTr="00145811">
        <w:tc>
          <w:tcPr>
            <w:tcW w:w="2694" w:type="dxa"/>
            <w:gridSpan w:val="2"/>
            <w:tcBorders>
              <w:top w:val="single" w:sz="4" w:space="0" w:color="auto"/>
              <w:left w:val="single" w:sz="4" w:space="0" w:color="auto"/>
            </w:tcBorders>
          </w:tcPr>
          <w:p w14:paraId="27E2EEC0" w14:textId="77777777" w:rsidR="00EB6817" w:rsidRDefault="00EB6817" w:rsidP="00145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EE155D" w14:textId="104A2678" w:rsidR="00EB6817" w:rsidRDefault="00EB6817" w:rsidP="00145811">
            <w:pPr>
              <w:pStyle w:val="CRCoverPage"/>
              <w:spacing w:after="0"/>
              <w:ind w:left="100"/>
              <w:rPr>
                <w:noProof/>
              </w:rPr>
            </w:pPr>
            <w:r>
              <w:rPr>
                <w:noProof/>
              </w:rPr>
              <w:t>5.5.6</w:t>
            </w:r>
          </w:p>
        </w:tc>
      </w:tr>
      <w:tr w:rsidR="00EB6817" w14:paraId="36E129DE" w14:textId="77777777" w:rsidTr="00145811">
        <w:tc>
          <w:tcPr>
            <w:tcW w:w="2694" w:type="dxa"/>
            <w:gridSpan w:val="2"/>
            <w:tcBorders>
              <w:left w:val="single" w:sz="4" w:space="0" w:color="auto"/>
            </w:tcBorders>
          </w:tcPr>
          <w:p w14:paraId="5989BDC2" w14:textId="77777777" w:rsidR="00EB6817" w:rsidRDefault="00EB6817" w:rsidP="00145811">
            <w:pPr>
              <w:pStyle w:val="CRCoverPage"/>
              <w:spacing w:after="0"/>
              <w:rPr>
                <w:b/>
                <w:i/>
                <w:noProof/>
                <w:sz w:val="8"/>
                <w:szCs w:val="8"/>
              </w:rPr>
            </w:pPr>
          </w:p>
        </w:tc>
        <w:tc>
          <w:tcPr>
            <w:tcW w:w="6946" w:type="dxa"/>
            <w:gridSpan w:val="9"/>
            <w:tcBorders>
              <w:right w:val="single" w:sz="4" w:space="0" w:color="auto"/>
            </w:tcBorders>
          </w:tcPr>
          <w:p w14:paraId="1441AEF2" w14:textId="77777777" w:rsidR="00EB6817" w:rsidRDefault="00EB6817" w:rsidP="00145811">
            <w:pPr>
              <w:pStyle w:val="CRCoverPage"/>
              <w:spacing w:after="0"/>
              <w:rPr>
                <w:noProof/>
                <w:sz w:val="8"/>
                <w:szCs w:val="8"/>
              </w:rPr>
            </w:pPr>
          </w:p>
        </w:tc>
      </w:tr>
      <w:tr w:rsidR="00EB6817" w14:paraId="2F6F1029" w14:textId="77777777" w:rsidTr="00145811">
        <w:tc>
          <w:tcPr>
            <w:tcW w:w="2694" w:type="dxa"/>
            <w:gridSpan w:val="2"/>
            <w:tcBorders>
              <w:left w:val="single" w:sz="4" w:space="0" w:color="auto"/>
            </w:tcBorders>
          </w:tcPr>
          <w:p w14:paraId="77100D13" w14:textId="77777777" w:rsidR="00EB6817" w:rsidRDefault="00EB6817" w:rsidP="00145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D29387" w14:textId="77777777" w:rsidR="00EB6817" w:rsidRDefault="00EB6817" w:rsidP="00145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2852C" w14:textId="77777777" w:rsidR="00EB6817" w:rsidRDefault="00EB6817" w:rsidP="00145811">
            <w:pPr>
              <w:pStyle w:val="CRCoverPage"/>
              <w:spacing w:after="0"/>
              <w:jc w:val="center"/>
              <w:rPr>
                <w:b/>
                <w:caps/>
                <w:noProof/>
              </w:rPr>
            </w:pPr>
            <w:r>
              <w:rPr>
                <w:b/>
                <w:caps/>
                <w:noProof/>
              </w:rPr>
              <w:t>N</w:t>
            </w:r>
          </w:p>
        </w:tc>
        <w:tc>
          <w:tcPr>
            <w:tcW w:w="2977" w:type="dxa"/>
            <w:gridSpan w:val="4"/>
          </w:tcPr>
          <w:p w14:paraId="0E6BCEBE" w14:textId="77777777" w:rsidR="00EB6817" w:rsidRDefault="00EB6817" w:rsidP="00145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E6F5C3" w14:textId="77777777" w:rsidR="00EB6817" w:rsidRDefault="00EB6817" w:rsidP="00145811">
            <w:pPr>
              <w:pStyle w:val="CRCoverPage"/>
              <w:spacing w:after="0"/>
              <w:ind w:left="99"/>
              <w:rPr>
                <w:noProof/>
              </w:rPr>
            </w:pPr>
          </w:p>
        </w:tc>
      </w:tr>
      <w:tr w:rsidR="00EB6817" w14:paraId="448676DE" w14:textId="77777777" w:rsidTr="00145811">
        <w:tc>
          <w:tcPr>
            <w:tcW w:w="2694" w:type="dxa"/>
            <w:gridSpan w:val="2"/>
            <w:tcBorders>
              <w:left w:val="single" w:sz="4" w:space="0" w:color="auto"/>
            </w:tcBorders>
          </w:tcPr>
          <w:p w14:paraId="52CBB1F6" w14:textId="77777777" w:rsidR="00EB6817" w:rsidRDefault="00EB6817" w:rsidP="00145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7705A1" w14:textId="77777777" w:rsidR="00EB6817" w:rsidRDefault="00EB6817" w:rsidP="00145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FD478" w14:textId="77777777" w:rsidR="00EB6817" w:rsidRDefault="00EB6817" w:rsidP="00145811">
            <w:pPr>
              <w:pStyle w:val="CRCoverPage"/>
              <w:spacing w:after="0"/>
              <w:jc w:val="center"/>
              <w:rPr>
                <w:b/>
                <w:caps/>
                <w:noProof/>
              </w:rPr>
            </w:pPr>
            <w:r>
              <w:rPr>
                <w:b/>
                <w:caps/>
                <w:noProof/>
              </w:rPr>
              <w:t>X</w:t>
            </w:r>
          </w:p>
        </w:tc>
        <w:tc>
          <w:tcPr>
            <w:tcW w:w="2977" w:type="dxa"/>
            <w:gridSpan w:val="4"/>
          </w:tcPr>
          <w:p w14:paraId="7026D77B" w14:textId="77777777" w:rsidR="00EB6817" w:rsidRDefault="00EB6817" w:rsidP="00145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258C5C" w14:textId="77777777" w:rsidR="00EB6817" w:rsidRDefault="00EB6817" w:rsidP="00145811">
            <w:pPr>
              <w:pStyle w:val="CRCoverPage"/>
              <w:spacing w:after="0"/>
              <w:ind w:left="99"/>
              <w:rPr>
                <w:noProof/>
              </w:rPr>
            </w:pPr>
            <w:r>
              <w:rPr>
                <w:noProof/>
              </w:rPr>
              <w:t xml:space="preserve">TS/TR ... CR ... </w:t>
            </w:r>
          </w:p>
        </w:tc>
      </w:tr>
      <w:tr w:rsidR="00EB6817" w14:paraId="3EA98E95" w14:textId="77777777" w:rsidTr="00145811">
        <w:tc>
          <w:tcPr>
            <w:tcW w:w="2694" w:type="dxa"/>
            <w:gridSpan w:val="2"/>
            <w:tcBorders>
              <w:left w:val="single" w:sz="4" w:space="0" w:color="auto"/>
            </w:tcBorders>
          </w:tcPr>
          <w:p w14:paraId="758B0D7E" w14:textId="77777777" w:rsidR="00EB6817" w:rsidRDefault="00EB6817" w:rsidP="00145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919BB9" w14:textId="77777777" w:rsidR="00EB6817" w:rsidRDefault="00EB6817" w:rsidP="00145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FF946" w14:textId="17050A11" w:rsidR="00EB6817" w:rsidRDefault="00EB6817" w:rsidP="00145811">
            <w:pPr>
              <w:pStyle w:val="CRCoverPage"/>
              <w:spacing w:after="0"/>
              <w:jc w:val="center"/>
              <w:rPr>
                <w:b/>
                <w:caps/>
                <w:noProof/>
              </w:rPr>
            </w:pPr>
            <w:r>
              <w:rPr>
                <w:b/>
                <w:caps/>
                <w:noProof/>
              </w:rPr>
              <w:t>X</w:t>
            </w:r>
          </w:p>
        </w:tc>
        <w:tc>
          <w:tcPr>
            <w:tcW w:w="2977" w:type="dxa"/>
            <w:gridSpan w:val="4"/>
          </w:tcPr>
          <w:p w14:paraId="1ADAD005" w14:textId="77777777" w:rsidR="00EB6817" w:rsidRDefault="00EB6817" w:rsidP="00145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6AFE45" w14:textId="77777777" w:rsidR="00EB6817" w:rsidRDefault="00EB6817" w:rsidP="00145811">
            <w:pPr>
              <w:pStyle w:val="CRCoverPage"/>
              <w:spacing w:after="0"/>
              <w:ind w:left="99"/>
              <w:rPr>
                <w:noProof/>
              </w:rPr>
            </w:pPr>
            <w:r>
              <w:rPr>
                <w:noProof/>
              </w:rPr>
              <w:t xml:space="preserve">TS/TR ... CR ... </w:t>
            </w:r>
          </w:p>
        </w:tc>
      </w:tr>
      <w:tr w:rsidR="00EB6817" w14:paraId="0F2155B7" w14:textId="77777777" w:rsidTr="00145811">
        <w:tc>
          <w:tcPr>
            <w:tcW w:w="2694" w:type="dxa"/>
            <w:gridSpan w:val="2"/>
            <w:tcBorders>
              <w:left w:val="single" w:sz="4" w:space="0" w:color="auto"/>
            </w:tcBorders>
          </w:tcPr>
          <w:p w14:paraId="09CFCB17" w14:textId="77777777" w:rsidR="00EB6817" w:rsidRDefault="00EB6817" w:rsidP="00145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AEE67C" w14:textId="77777777" w:rsidR="00EB6817" w:rsidRDefault="00EB6817" w:rsidP="00145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CCE34" w14:textId="214B7844" w:rsidR="00EB6817" w:rsidRDefault="00EB6817" w:rsidP="00145811">
            <w:pPr>
              <w:pStyle w:val="CRCoverPage"/>
              <w:spacing w:after="0"/>
              <w:jc w:val="center"/>
              <w:rPr>
                <w:b/>
                <w:caps/>
                <w:noProof/>
              </w:rPr>
            </w:pPr>
            <w:r>
              <w:rPr>
                <w:b/>
                <w:caps/>
                <w:noProof/>
              </w:rPr>
              <w:t>X</w:t>
            </w:r>
          </w:p>
        </w:tc>
        <w:tc>
          <w:tcPr>
            <w:tcW w:w="2977" w:type="dxa"/>
            <w:gridSpan w:val="4"/>
          </w:tcPr>
          <w:p w14:paraId="370F92B5" w14:textId="77777777" w:rsidR="00EB6817" w:rsidRDefault="00EB6817" w:rsidP="00145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7C0038" w14:textId="77777777" w:rsidR="00EB6817" w:rsidRDefault="00EB6817" w:rsidP="00145811">
            <w:pPr>
              <w:pStyle w:val="CRCoverPage"/>
              <w:spacing w:after="0"/>
              <w:ind w:left="99"/>
              <w:rPr>
                <w:noProof/>
              </w:rPr>
            </w:pPr>
            <w:r>
              <w:rPr>
                <w:noProof/>
              </w:rPr>
              <w:t xml:space="preserve">TS/TR ... CR ... </w:t>
            </w:r>
          </w:p>
        </w:tc>
      </w:tr>
      <w:tr w:rsidR="00EB6817" w14:paraId="0905F415" w14:textId="77777777" w:rsidTr="00145811">
        <w:tc>
          <w:tcPr>
            <w:tcW w:w="2694" w:type="dxa"/>
            <w:gridSpan w:val="2"/>
            <w:tcBorders>
              <w:left w:val="single" w:sz="4" w:space="0" w:color="auto"/>
            </w:tcBorders>
          </w:tcPr>
          <w:p w14:paraId="0CE1FA37" w14:textId="77777777" w:rsidR="00EB6817" w:rsidRDefault="00EB6817" w:rsidP="00145811">
            <w:pPr>
              <w:pStyle w:val="CRCoverPage"/>
              <w:spacing w:after="0"/>
              <w:rPr>
                <w:b/>
                <w:i/>
                <w:noProof/>
              </w:rPr>
            </w:pPr>
          </w:p>
        </w:tc>
        <w:tc>
          <w:tcPr>
            <w:tcW w:w="6946" w:type="dxa"/>
            <w:gridSpan w:val="9"/>
            <w:tcBorders>
              <w:right w:val="single" w:sz="4" w:space="0" w:color="auto"/>
            </w:tcBorders>
          </w:tcPr>
          <w:p w14:paraId="5448D450" w14:textId="77777777" w:rsidR="00EB6817" w:rsidRDefault="00EB6817" w:rsidP="00145811">
            <w:pPr>
              <w:pStyle w:val="CRCoverPage"/>
              <w:spacing w:after="0"/>
              <w:rPr>
                <w:noProof/>
              </w:rPr>
            </w:pPr>
          </w:p>
        </w:tc>
      </w:tr>
      <w:tr w:rsidR="00EB6817" w14:paraId="2ADD3E3E" w14:textId="77777777" w:rsidTr="00145811">
        <w:tc>
          <w:tcPr>
            <w:tcW w:w="2694" w:type="dxa"/>
            <w:gridSpan w:val="2"/>
            <w:tcBorders>
              <w:left w:val="single" w:sz="4" w:space="0" w:color="auto"/>
              <w:bottom w:val="single" w:sz="4" w:space="0" w:color="auto"/>
            </w:tcBorders>
          </w:tcPr>
          <w:p w14:paraId="44717623" w14:textId="77777777" w:rsidR="00EB6817" w:rsidRDefault="00EB6817" w:rsidP="00145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CDF282" w14:textId="77777777" w:rsidR="00EB6817" w:rsidRDefault="00EB6817" w:rsidP="00145811">
            <w:pPr>
              <w:pStyle w:val="CRCoverPage"/>
              <w:spacing w:after="0"/>
              <w:ind w:left="100"/>
              <w:rPr>
                <w:noProof/>
              </w:rPr>
            </w:pPr>
          </w:p>
        </w:tc>
      </w:tr>
      <w:tr w:rsidR="00EB6817" w:rsidRPr="008863B9" w14:paraId="28804CB4" w14:textId="77777777" w:rsidTr="00145811">
        <w:tc>
          <w:tcPr>
            <w:tcW w:w="2694" w:type="dxa"/>
            <w:gridSpan w:val="2"/>
            <w:tcBorders>
              <w:top w:val="single" w:sz="4" w:space="0" w:color="auto"/>
              <w:bottom w:val="single" w:sz="4" w:space="0" w:color="auto"/>
            </w:tcBorders>
          </w:tcPr>
          <w:p w14:paraId="04A9A246" w14:textId="77777777" w:rsidR="00EB6817" w:rsidRPr="008863B9" w:rsidRDefault="00EB6817" w:rsidP="00145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C3116C" w14:textId="77777777" w:rsidR="00EB6817" w:rsidRPr="008863B9" w:rsidRDefault="00EB6817" w:rsidP="00145811">
            <w:pPr>
              <w:pStyle w:val="CRCoverPage"/>
              <w:spacing w:after="0"/>
              <w:ind w:left="100"/>
              <w:rPr>
                <w:noProof/>
                <w:sz w:val="8"/>
                <w:szCs w:val="8"/>
              </w:rPr>
            </w:pPr>
          </w:p>
        </w:tc>
      </w:tr>
      <w:tr w:rsidR="00EB6817" w14:paraId="12E3291A" w14:textId="77777777" w:rsidTr="00145811">
        <w:tc>
          <w:tcPr>
            <w:tcW w:w="2694" w:type="dxa"/>
            <w:gridSpan w:val="2"/>
            <w:tcBorders>
              <w:top w:val="single" w:sz="4" w:space="0" w:color="auto"/>
              <w:left w:val="single" w:sz="4" w:space="0" w:color="auto"/>
              <w:bottom w:val="single" w:sz="4" w:space="0" w:color="auto"/>
            </w:tcBorders>
          </w:tcPr>
          <w:p w14:paraId="5D0B6197" w14:textId="77777777" w:rsidR="00EB6817" w:rsidRDefault="00EB6817" w:rsidP="00145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BD3A5" w14:textId="77777777" w:rsidR="00EB6817" w:rsidRDefault="00EB6817" w:rsidP="00145811">
            <w:pPr>
              <w:pStyle w:val="CRCoverPage"/>
              <w:spacing w:after="0"/>
              <w:ind w:left="100"/>
              <w:rPr>
                <w:noProof/>
              </w:rPr>
            </w:pPr>
          </w:p>
        </w:tc>
      </w:tr>
    </w:tbl>
    <w:p w14:paraId="2FAC7ADA" w14:textId="77777777" w:rsidR="00EB6817" w:rsidRDefault="00EB6817" w:rsidP="00EB6817">
      <w:pPr>
        <w:pStyle w:val="CRCoverPage"/>
        <w:spacing w:after="0"/>
        <w:rPr>
          <w:noProof/>
          <w:sz w:val="8"/>
          <w:szCs w:val="8"/>
        </w:rPr>
      </w:pPr>
    </w:p>
    <w:p w14:paraId="06F1BDB6" w14:textId="77777777" w:rsidR="00EB6817" w:rsidRDefault="00EB6817" w:rsidP="00EB6817">
      <w:pPr>
        <w:rPr>
          <w:noProof/>
        </w:rPr>
        <w:sectPr w:rsidR="00EB6817">
          <w:headerReference w:type="even" r:id="rId15"/>
          <w:footnotePr>
            <w:numRestart w:val="eachSect"/>
          </w:footnotePr>
          <w:pgSz w:w="11907" w:h="16840" w:code="9"/>
          <w:pgMar w:top="1418" w:right="1134" w:bottom="1134" w:left="1134" w:header="680" w:footer="567" w:gutter="0"/>
          <w:cols w:space="720"/>
        </w:sectPr>
      </w:pPr>
    </w:p>
    <w:p w14:paraId="4F6E7908" w14:textId="77777777" w:rsidR="000503A5" w:rsidRPr="00EF5E31" w:rsidRDefault="000503A5" w:rsidP="000503A5">
      <w:pPr>
        <w:pStyle w:val="Heading3"/>
        <w:rPr>
          <w:noProof/>
          <w:color w:val="FF0000"/>
        </w:rPr>
      </w:pPr>
      <w:r w:rsidRPr="00EF5E31">
        <w:rPr>
          <w:noProof/>
          <w:color w:val="FF0000"/>
        </w:rPr>
        <w:lastRenderedPageBreak/>
        <w:t>&lt;</w:t>
      </w:r>
      <w:r>
        <w:rPr>
          <w:noProof/>
          <w:color w:val="FF0000"/>
        </w:rPr>
        <w:t>START</w:t>
      </w:r>
      <w:r w:rsidRPr="00EF5E31">
        <w:rPr>
          <w:noProof/>
          <w:color w:val="FF0000"/>
        </w:rPr>
        <w:t xml:space="preserve"> OF CHANGES&gt;</w:t>
      </w:r>
    </w:p>
    <w:bookmarkEnd w:id="7"/>
    <w:p w14:paraId="5C26124E" w14:textId="77777777" w:rsidR="000503A5" w:rsidRDefault="000503A5" w:rsidP="000503A5"/>
    <w:p w14:paraId="4FC03399" w14:textId="77777777" w:rsidR="00236C43" w:rsidRPr="0012712B" w:rsidRDefault="008242D9" w:rsidP="00FD380B">
      <w:pPr>
        <w:pStyle w:val="Heading3"/>
      </w:pPr>
      <w:r w:rsidRPr="0012712B">
        <w:t>5.5.6</w:t>
      </w:r>
      <w:r w:rsidR="00236C43" w:rsidRPr="0012712B">
        <w:tab/>
        <w:t xml:space="preserve">Default MCPTT </w:t>
      </w:r>
      <w:r w:rsidR="00235A65" w:rsidRPr="0012712B">
        <w:t>media plane control messages</w:t>
      </w:r>
      <w:r w:rsidR="00EE7776" w:rsidRPr="0012712B">
        <w:t xml:space="preserve"> and other information elements</w:t>
      </w:r>
      <w:bookmarkEnd w:id="0"/>
      <w:bookmarkEnd w:id="1"/>
      <w:bookmarkEnd w:id="2"/>
      <w:bookmarkEnd w:id="3"/>
      <w:bookmarkEnd w:id="4"/>
      <w:bookmarkEnd w:id="5"/>
      <w:bookmarkEnd w:id="6"/>
    </w:p>
    <w:p w14:paraId="1B885E88" w14:textId="77777777" w:rsidR="00DC2AB2" w:rsidRPr="0012712B" w:rsidRDefault="008242D9" w:rsidP="00FD380B">
      <w:pPr>
        <w:pStyle w:val="Heading4"/>
      </w:pPr>
      <w:bookmarkStart w:id="10" w:name="_Toc20909042"/>
      <w:bookmarkStart w:id="11" w:name="_Toc27678181"/>
      <w:bookmarkStart w:id="12" w:name="_Toc36037203"/>
      <w:bookmarkStart w:id="13" w:name="_Toc44398280"/>
      <w:bookmarkStart w:id="14" w:name="_Toc52382466"/>
      <w:bookmarkStart w:id="15" w:name="_Toc60687375"/>
      <w:bookmarkStart w:id="16" w:name="_Toc68726540"/>
      <w:r w:rsidRPr="0012712B">
        <w:t>5.5.6</w:t>
      </w:r>
      <w:r w:rsidR="00DC2AB2" w:rsidRPr="0012712B">
        <w:t>.1</w:t>
      </w:r>
      <w:r w:rsidR="00DC2AB2" w:rsidRPr="0012712B">
        <w:tab/>
        <w:t>General</w:t>
      </w:r>
      <w:bookmarkEnd w:id="10"/>
      <w:bookmarkEnd w:id="11"/>
      <w:bookmarkEnd w:id="12"/>
      <w:bookmarkEnd w:id="13"/>
      <w:bookmarkEnd w:id="14"/>
      <w:bookmarkEnd w:id="15"/>
      <w:bookmarkEnd w:id="16"/>
    </w:p>
    <w:p w14:paraId="599F5B1A" w14:textId="77777777" w:rsidR="00DC2AB2" w:rsidRPr="0012712B" w:rsidRDefault="00876ECC" w:rsidP="00DC2AB2">
      <w:r w:rsidRPr="0012712B">
        <w:t>The media plane control protocols messages specified in the present document are based on t</w:t>
      </w:r>
      <w:r w:rsidR="00DC1D09" w:rsidRPr="0012712B">
        <w:t>hose specified in TS </w:t>
      </w:r>
      <w:r w:rsidRPr="0012712B">
        <w:t>24.38</w:t>
      </w:r>
      <w:r w:rsidR="006D519A" w:rsidRPr="0012712B">
        <w:t>0 [1</w:t>
      </w:r>
      <w:r w:rsidRPr="0012712B">
        <w:t>0] which in term are based on the RTCP Application Packets (RTCP: AP</w:t>
      </w:r>
      <w:r w:rsidR="00DC1D09" w:rsidRPr="0012712B">
        <w:t>P), as defined in IETF RFC 3550 </w:t>
      </w:r>
      <w:r w:rsidRPr="0012712B">
        <w:t>[</w:t>
      </w:r>
      <w:r w:rsidR="00865407" w:rsidRPr="0012712B">
        <w:t>76</w:t>
      </w:r>
      <w:r w:rsidRPr="0012712B">
        <w:t>].</w:t>
      </w:r>
    </w:p>
    <w:p w14:paraId="5176CA2A" w14:textId="77777777" w:rsidR="00876ECC" w:rsidRPr="0012712B" w:rsidRDefault="00876ECC" w:rsidP="00876ECC">
      <w:r w:rsidRPr="0012712B">
        <w:t>Depending on the TC scenario, the same MCPTT media plane control message can be sent by the SS or by the UE. Throughout the default content specified in below a particular value has been chosen to satisfy one or the other scenario. It is expected that when a message is used in a TC in a particular context then the relevant for the usage in the TC values will be defined in the TC.</w:t>
      </w:r>
    </w:p>
    <w:p w14:paraId="55367F4E" w14:textId="77777777" w:rsidR="00876ECC" w:rsidRPr="0012712B" w:rsidRDefault="00876ECC" w:rsidP="00876ECC">
      <w:r w:rsidRPr="0012712B">
        <w:t xml:space="preserve">The following conditions apply throughout </w:t>
      </w:r>
      <w:r w:rsidR="0032116C" w:rsidRPr="0012712B">
        <w:t>clause </w:t>
      </w:r>
      <w:r w:rsidR="006D519A" w:rsidRPr="0012712B">
        <w:t>5</w:t>
      </w:r>
      <w:r w:rsidRPr="0012712B">
        <w:t>.5.6:</w:t>
      </w:r>
    </w:p>
    <w:p w14:paraId="26BEA935" w14:textId="77777777" w:rsidR="00876ECC" w:rsidRPr="0012712B" w:rsidRDefault="00876ECC" w:rsidP="000B457D">
      <w:pPr>
        <w:pStyle w:val="TH"/>
      </w:pPr>
      <w:r w:rsidRPr="0012712B">
        <w:t>Table 5.5.6.1-1: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3"/>
        <w:gridCol w:w="6307"/>
      </w:tblGrid>
      <w:tr w:rsidR="00876ECC" w:rsidRPr="0012712B" w14:paraId="387C2ABC" w14:textId="77777777" w:rsidTr="0032116C">
        <w:trPr>
          <w:cantSplit/>
          <w:jc w:val="center"/>
        </w:trPr>
        <w:tc>
          <w:tcPr>
            <w:tcW w:w="2623" w:type="dxa"/>
          </w:tcPr>
          <w:p w14:paraId="7B6E0FDF" w14:textId="77777777" w:rsidR="00876ECC" w:rsidRPr="0012712B" w:rsidRDefault="00876ECC" w:rsidP="003359AA">
            <w:pPr>
              <w:pStyle w:val="TAH"/>
              <w:keepNext w:val="0"/>
              <w:keepLines w:val="0"/>
            </w:pPr>
            <w:r w:rsidRPr="0012712B">
              <w:t>Condition</w:t>
            </w:r>
          </w:p>
        </w:tc>
        <w:tc>
          <w:tcPr>
            <w:tcW w:w="6307" w:type="dxa"/>
          </w:tcPr>
          <w:p w14:paraId="4863D200" w14:textId="77777777" w:rsidR="00876ECC" w:rsidRPr="0012712B" w:rsidRDefault="00876ECC" w:rsidP="003359AA">
            <w:pPr>
              <w:pStyle w:val="TAH"/>
              <w:keepNext w:val="0"/>
              <w:keepLines w:val="0"/>
            </w:pPr>
            <w:r w:rsidRPr="0012712B">
              <w:t>Explanation</w:t>
            </w:r>
          </w:p>
        </w:tc>
      </w:tr>
      <w:tr w:rsidR="00876ECC" w:rsidRPr="0012712B" w14:paraId="3A3BB974" w14:textId="77777777" w:rsidTr="0032116C">
        <w:trPr>
          <w:cantSplit/>
          <w:jc w:val="center"/>
        </w:trPr>
        <w:tc>
          <w:tcPr>
            <w:tcW w:w="2623" w:type="dxa"/>
          </w:tcPr>
          <w:p w14:paraId="0E8034E2" w14:textId="77777777" w:rsidR="00876ECC" w:rsidRPr="0012712B" w:rsidRDefault="00876ECC" w:rsidP="003359AA">
            <w:pPr>
              <w:pStyle w:val="TAL"/>
            </w:pPr>
            <w:r w:rsidRPr="0012712B">
              <w:rPr>
                <w:rFonts w:eastAsia="MS Mincho"/>
              </w:rPr>
              <w:t>ON-NETWORK</w:t>
            </w:r>
          </w:p>
        </w:tc>
        <w:tc>
          <w:tcPr>
            <w:tcW w:w="6307" w:type="dxa"/>
          </w:tcPr>
          <w:p w14:paraId="6779799F" w14:textId="77777777" w:rsidR="00876ECC" w:rsidRPr="0012712B" w:rsidRDefault="00876ECC" w:rsidP="003359AA">
            <w:pPr>
              <w:pStyle w:val="TAL"/>
            </w:pPr>
            <w:r w:rsidRPr="0012712B">
              <w:t>Message sent in on-network scenario.</w:t>
            </w:r>
          </w:p>
        </w:tc>
      </w:tr>
      <w:tr w:rsidR="00876ECC" w:rsidRPr="0012712B" w14:paraId="3B394674" w14:textId="77777777" w:rsidTr="0032116C">
        <w:trPr>
          <w:cantSplit/>
          <w:jc w:val="center"/>
        </w:trPr>
        <w:tc>
          <w:tcPr>
            <w:tcW w:w="2623" w:type="dxa"/>
          </w:tcPr>
          <w:p w14:paraId="2046782D" w14:textId="77777777" w:rsidR="00876ECC" w:rsidRPr="0012712B" w:rsidRDefault="00876ECC" w:rsidP="003359AA">
            <w:pPr>
              <w:pStyle w:val="TAL"/>
              <w:rPr>
                <w:rFonts w:eastAsia="MS Mincho"/>
              </w:rPr>
            </w:pPr>
            <w:r w:rsidRPr="0012712B">
              <w:rPr>
                <w:rFonts w:eastAsia="MS Mincho"/>
              </w:rPr>
              <w:t>OFF-NETWORK</w:t>
            </w:r>
          </w:p>
        </w:tc>
        <w:tc>
          <w:tcPr>
            <w:tcW w:w="6307" w:type="dxa"/>
          </w:tcPr>
          <w:p w14:paraId="4A7D1271" w14:textId="77777777" w:rsidR="00876ECC" w:rsidRPr="0012712B" w:rsidRDefault="00876ECC" w:rsidP="003359AA">
            <w:pPr>
              <w:pStyle w:val="TAL"/>
            </w:pPr>
            <w:r w:rsidRPr="0012712B">
              <w:t>Message sent in off-network scenario.</w:t>
            </w:r>
          </w:p>
        </w:tc>
      </w:tr>
      <w:tr w:rsidR="00837A7A" w:rsidRPr="0012712B" w14:paraId="257DF865" w14:textId="77777777" w:rsidTr="0032116C">
        <w:trPr>
          <w:cantSplit/>
          <w:jc w:val="center"/>
        </w:trPr>
        <w:tc>
          <w:tcPr>
            <w:tcW w:w="2623" w:type="dxa"/>
          </w:tcPr>
          <w:p w14:paraId="1F509BF8" w14:textId="77777777" w:rsidR="00837A7A" w:rsidRPr="0012712B" w:rsidRDefault="00837A7A" w:rsidP="00837A7A">
            <w:pPr>
              <w:pStyle w:val="TAL"/>
              <w:rPr>
                <w:rFonts w:eastAsia="MS Mincho"/>
              </w:rPr>
            </w:pPr>
            <w:r w:rsidRPr="0012712B">
              <w:rPr>
                <w:rFonts w:eastAsia="MS Mincho"/>
              </w:rPr>
              <w:t>PRIVATE-CALL</w:t>
            </w:r>
          </w:p>
        </w:tc>
        <w:tc>
          <w:tcPr>
            <w:tcW w:w="6307" w:type="dxa"/>
          </w:tcPr>
          <w:p w14:paraId="727C4C09" w14:textId="77777777" w:rsidR="00837A7A" w:rsidRPr="0012712B" w:rsidRDefault="00837A7A" w:rsidP="00837A7A">
            <w:pPr>
              <w:pStyle w:val="TAL"/>
            </w:pPr>
            <w:r w:rsidRPr="0012712B">
              <w:t>Message sent as part of a Private call handling.</w:t>
            </w:r>
          </w:p>
        </w:tc>
      </w:tr>
      <w:tr w:rsidR="00837A7A" w:rsidRPr="0012712B" w14:paraId="55519ACD" w14:textId="77777777" w:rsidTr="0032116C">
        <w:trPr>
          <w:cantSplit/>
          <w:jc w:val="center"/>
        </w:trPr>
        <w:tc>
          <w:tcPr>
            <w:tcW w:w="2623" w:type="dxa"/>
          </w:tcPr>
          <w:p w14:paraId="6CAF0FBC" w14:textId="77777777" w:rsidR="00837A7A" w:rsidRPr="0012712B" w:rsidRDefault="00837A7A" w:rsidP="00837A7A">
            <w:pPr>
              <w:pStyle w:val="TAL"/>
              <w:rPr>
                <w:rFonts w:eastAsia="MS Mincho"/>
              </w:rPr>
            </w:pPr>
            <w:r w:rsidRPr="0012712B">
              <w:rPr>
                <w:rFonts w:eastAsia="MS Mincho"/>
              </w:rPr>
              <w:t>GROUP-CALL</w:t>
            </w:r>
          </w:p>
        </w:tc>
        <w:tc>
          <w:tcPr>
            <w:tcW w:w="6307" w:type="dxa"/>
          </w:tcPr>
          <w:p w14:paraId="12FB7F5C" w14:textId="77777777" w:rsidR="00837A7A" w:rsidRPr="0012712B" w:rsidRDefault="00837A7A" w:rsidP="00837A7A">
            <w:pPr>
              <w:pStyle w:val="TAL"/>
            </w:pPr>
            <w:r w:rsidRPr="0012712B">
              <w:t>Message sent as part of a Group call handling.</w:t>
            </w:r>
          </w:p>
        </w:tc>
      </w:tr>
      <w:tr w:rsidR="00074BA8" w:rsidRPr="0012712B" w14:paraId="77FDBD4D" w14:textId="77777777" w:rsidTr="00DE2A80">
        <w:trPr>
          <w:cantSplit/>
          <w:jc w:val="center"/>
        </w:trPr>
        <w:tc>
          <w:tcPr>
            <w:tcW w:w="2623" w:type="dxa"/>
          </w:tcPr>
          <w:p w14:paraId="36AC9506" w14:textId="77777777" w:rsidR="00074BA8" w:rsidRPr="0012712B" w:rsidRDefault="00074BA8" w:rsidP="00DE2A80">
            <w:pPr>
              <w:pStyle w:val="TAL"/>
              <w:rPr>
                <w:rFonts w:eastAsia="MS Mincho"/>
              </w:rPr>
            </w:pPr>
            <w:r w:rsidRPr="0012712B">
              <w:rPr>
                <w:rFonts w:eastAsia="MS Mincho"/>
              </w:rPr>
              <w:t>FA</w:t>
            </w:r>
          </w:p>
        </w:tc>
        <w:tc>
          <w:tcPr>
            <w:tcW w:w="6307" w:type="dxa"/>
          </w:tcPr>
          <w:p w14:paraId="15DDC5E6" w14:textId="77777777" w:rsidR="00074BA8" w:rsidRPr="0012712B" w:rsidRDefault="00074BA8" w:rsidP="00DE2A80">
            <w:pPr>
              <w:pStyle w:val="TAL"/>
            </w:pPr>
            <w:r w:rsidRPr="0012712B">
              <w:t>IE for when an active Functional Alias is used</w:t>
            </w:r>
          </w:p>
        </w:tc>
      </w:tr>
      <w:tr w:rsidR="00074BA8" w:rsidRPr="0012712B" w14:paraId="7BB45B12" w14:textId="77777777" w:rsidTr="00DE2A80">
        <w:trPr>
          <w:cantSplit/>
          <w:jc w:val="center"/>
        </w:trPr>
        <w:tc>
          <w:tcPr>
            <w:tcW w:w="2623" w:type="dxa"/>
          </w:tcPr>
          <w:p w14:paraId="5C542E61" w14:textId="77777777" w:rsidR="00074BA8" w:rsidRPr="0012712B" w:rsidRDefault="00074BA8" w:rsidP="00DE2A80">
            <w:pPr>
              <w:pStyle w:val="TAL"/>
              <w:rPr>
                <w:rFonts w:eastAsia="MS Mincho"/>
              </w:rPr>
            </w:pPr>
            <w:r w:rsidRPr="0012712B">
              <w:rPr>
                <w:rFonts w:eastAsia="MS Mincho"/>
              </w:rPr>
              <w:t>Multi-Talker</w:t>
            </w:r>
          </w:p>
        </w:tc>
        <w:tc>
          <w:tcPr>
            <w:tcW w:w="6307" w:type="dxa"/>
          </w:tcPr>
          <w:p w14:paraId="24841F60" w14:textId="77777777" w:rsidR="00074BA8" w:rsidRPr="0012712B" w:rsidRDefault="00074BA8" w:rsidP="00DE2A80">
            <w:pPr>
              <w:pStyle w:val="TAL"/>
            </w:pPr>
            <w:r w:rsidRPr="0012712B">
              <w:t>IE for when a Multi Talker call is active</w:t>
            </w:r>
          </w:p>
        </w:tc>
      </w:tr>
    </w:tbl>
    <w:p w14:paraId="5116C064" w14:textId="77777777" w:rsidR="009478C1" w:rsidRPr="0012712B" w:rsidRDefault="009478C1" w:rsidP="009478C1"/>
    <w:p w14:paraId="70DFAA18" w14:textId="77777777" w:rsidR="009478C1" w:rsidRPr="0012712B" w:rsidRDefault="009478C1" w:rsidP="009478C1">
      <w:r w:rsidRPr="0012712B">
        <w:t>Considerations in regard to describing specif</w:t>
      </w:r>
      <w:r w:rsidR="008C73AF" w:rsidRPr="0012712B">
        <w:t>i</w:t>
      </w:r>
      <w:r w:rsidRPr="0012712B">
        <w:t>c values:</w:t>
      </w:r>
    </w:p>
    <w:p w14:paraId="4F8D5EE4" w14:textId="77777777" w:rsidR="009478C1" w:rsidRPr="0012712B" w:rsidRDefault="009478C1" w:rsidP="00933A7A">
      <w:pPr>
        <w:pStyle w:val="B1"/>
      </w:pPr>
      <w:r w:rsidRPr="0012712B">
        <w:t>-</w:t>
      </w:r>
      <w:r w:rsidRPr="0012712B">
        <w:tab/>
        <w:t>SSRC</w:t>
      </w:r>
    </w:p>
    <w:p w14:paraId="7D7E3A8C" w14:textId="77777777" w:rsidR="009478C1" w:rsidRPr="0012712B" w:rsidRDefault="009478C1" w:rsidP="00933A7A">
      <w:pPr>
        <w:pStyle w:val="B2"/>
        <w:rPr>
          <w:rFonts w:eastAsia="MS PGothic"/>
        </w:rPr>
      </w:pPr>
      <w:r w:rsidRPr="0012712B">
        <w:t>-</w:t>
      </w:r>
      <w:r w:rsidRPr="0012712B">
        <w:tab/>
        <w:t xml:space="preserve">Synchronization </w:t>
      </w:r>
      <w:proofErr w:type="spellStart"/>
      <w:r w:rsidRPr="0012712B">
        <w:t>SouRCe</w:t>
      </w:r>
      <w:proofErr w:type="spellEnd"/>
      <w:r w:rsidRPr="0012712B">
        <w:t xml:space="preserve"> (SSRC) values are used in most of the messages specified in </w:t>
      </w:r>
      <w:r w:rsidR="0032116C" w:rsidRPr="0012712B">
        <w:t>clause </w:t>
      </w:r>
      <w:r w:rsidR="006D519A" w:rsidRPr="0012712B">
        <w:t>5</w:t>
      </w:r>
      <w:r w:rsidRPr="0012712B">
        <w:t xml:space="preserve">.5.6. </w:t>
      </w:r>
      <w:r w:rsidRPr="0012712B">
        <w:rPr>
          <w:rFonts w:eastAsia="MS PGothic"/>
        </w:rPr>
        <w:t xml:space="preserve">The SSRC value is randomly chosen by the participant in, and globally unique within, an RTP session as specified in </w:t>
      </w:r>
      <w:r w:rsidRPr="0012712B">
        <w:t>IETF RFC 3550 [76]</w:t>
      </w:r>
      <w:r w:rsidRPr="0012712B">
        <w:rPr>
          <w:rFonts w:eastAsia="MS PGothic"/>
        </w:rPr>
        <w:t xml:space="preserve">. Because the value chosen by the </w:t>
      </w:r>
      <w:r w:rsidRPr="0012712B">
        <w:t>UE (</w:t>
      </w:r>
      <w:r w:rsidRPr="0012712B">
        <w:rPr>
          <w:lang w:eastAsia="ko-KR"/>
        </w:rPr>
        <w:t xml:space="preserve">MCPTT client) cannot be controlled, specifying a "hard coded" value to be used by the </w:t>
      </w:r>
      <w:r w:rsidRPr="0012712B">
        <w:t>SS (MCPTT server) or the SS-UE (MCPTT Client) is prone to triggering a collision by cho</w:t>
      </w:r>
      <w:r w:rsidR="008C73AF" w:rsidRPr="0012712B">
        <w:t>o</w:t>
      </w:r>
      <w:r w:rsidRPr="0012712B">
        <w:t xml:space="preserve">sing a value which may be the same as the one chosen by the UE. How to resolve SSRC collisions is described in IETF RFC 3550 [76] however, resolving them as part of the </w:t>
      </w:r>
      <w:r w:rsidR="008C73AF" w:rsidRPr="0012712B">
        <w:t xml:space="preserve">MCPTT </w:t>
      </w:r>
      <w:r w:rsidRPr="0012712B">
        <w:t>test case defin</w:t>
      </w:r>
      <w:r w:rsidR="008C73AF" w:rsidRPr="0012712B">
        <w:t>i</w:t>
      </w:r>
      <w:r w:rsidRPr="0012712B">
        <w:t xml:space="preserve">tions e.g. in </w:t>
      </w:r>
      <w:r w:rsidR="006D519A" w:rsidRPr="0012712B">
        <w:t>TS 36.579</w:t>
      </w:r>
      <w:r w:rsidRPr="0012712B">
        <w:t>-</w:t>
      </w:r>
      <w:r w:rsidR="006D519A" w:rsidRPr="0012712B">
        <w:t>2 [2</w:t>
      </w:r>
      <w:r w:rsidRPr="0012712B">
        <w:t>] is not foreseen and is left to the test implementation</w:t>
      </w:r>
      <w:r w:rsidRPr="0012712B">
        <w:rPr>
          <w:rFonts w:eastAsia="MS PGothic"/>
        </w:rPr>
        <w:t>.</w:t>
      </w:r>
    </w:p>
    <w:p w14:paraId="6E991860" w14:textId="77777777" w:rsidR="009478C1" w:rsidRPr="0012712B" w:rsidRDefault="009478C1" w:rsidP="00933A7A">
      <w:pPr>
        <w:pStyle w:val="B2"/>
      </w:pPr>
      <w:r w:rsidRPr="0012712B">
        <w:rPr>
          <w:rFonts w:eastAsia="MS PGothic"/>
        </w:rPr>
        <w:t>-</w:t>
      </w:r>
      <w:r w:rsidRPr="0012712B">
        <w:rPr>
          <w:rFonts w:eastAsia="MS PGothic"/>
        </w:rPr>
        <w:tab/>
        <w:t>For the purposes of default and specific messages defin</w:t>
      </w:r>
      <w:r w:rsidR="008C73AF" w:rsidRPr="0012712B">
        <w:rPr>
          <w:rFonts w:eastAsia="MS PGothic"/>
        </w:rPr>
        <w:t>i</w:t>
      </w:r>
      <w:r w:rsidRPr="0012712B">
        <w:rPr>
          <w:rFonts w:eastAsia="MS PGothic"/>
        </w:rPr>
        <w:t xml:space="preserve">tion throughout the present specification, as well as, throughout the rest of the MCPTT conformance test specifications e.g. the </w:t>
      </w:r>
      <w:r w:rsidR="006D519A" w:rsidRPr="0012712B">
        <w:t>TS 36.579</w:t>
      </w:r>
      <w:r w:rsidRPr="0012712B">
        <w:t>-</w:t>
      </w:r>
      <w:r w:rsidR="006D519A" w:rsidRPr="0012712B">
        <w:t>2 [2</w:t>
      </w:r>
      <w:r w:rsidRPr="0012712B">
        <w:t>] no explicit SSRC values are defined and instead the fol</w:t>
      </w:r>
      <w:r w:rsidR="008C73AF" w:rsidRPr="0012712B">
        <w:t>l</w:t>
      </w:r>
      <w:r w:rsidRPr="0012712B">
        <w:t>owing notation is used to clarify the messages origin/destination:</w:t>
      </w:r>
    </w:p>
    <w:p w14:paraId="0248FD1C" w14:textId="77777777" w:rsidR="008C73AF" w:rsidRPr="0012712B" w:rsidRDefault="009478C1" w:rsidP="00CB4943">
      <w:pPr>
        <w:pStyle w:val="B3"/>
        <w:ind w:left="0" w:firstLine="0"/>
      </w:pPr>
      <w:r w:rsidRPr="0012712B">
        <w:t>-</w:t>
      </w:r>
      <w:r w:rsidRPr="0012712B">
        <w:tab/>
        <w:t>When there is no danger for misunderstanding the notation 'The SSRC of the message sender' and the 'The SSRC of the intended recipient of the message' are used whereas the "sender" and the "recipient" are to be un</w:t>
      </w:r>
      <w:r w:rsidR="008C73AF" w:rsidRPr="0012712B">
        <w:t>d</w:t>
      </w:r>
      <w:r w:rsidRPr="0012712B">
        <w:t>erstood in the context of the test i.e. the test entities being involved to exchange messages</w:t>
      </w:r>
      <w:r w:rsidR="008C73AF" w:rsidRPr="0012712B">
        <w:t>.</w:t>
      </w:r>
    </w:p>
    <w:p w14:paraId="4522D3BE" w14:textId="77777777" w:rsidR="00876ECC" w:rsidRPr="0012712B" w:rsidRDefault="009478C1" w:rsidP="009478C1">
      <w:r w:rsidRPr="0012712B">
        <w:t>-</w:t>
      </w:r>
      <w:r w:rsidRPr="0012712B">
        <w:tab/>
        <w:t>When in doubt, the notations 'UE (</w:t>
      </w:r>
      <w:r w:rsidRPr="0012712B">
        <w:rPr>
          <w:lang w:eastAsia="ko-KR"/>
        </w:rPr>
        <w:t xml:space="preserve">MCPTT client) </w:t>
      </w:r>
      <w:r w:rsidRPr="0012712B">
        <w:rPr>
          <w:rFonts w:eastAsia="MS PGothic"/>
        </w:rPr>
        <w:t xml:space="preserve">SSRC', </w:t>
      </w:r>
      <w:r w:rsidRPr="0012712B">
        <w:t xml:space="preserve">SS (MCPTT server) </w:t>
      </w:r>
      <w:r w:rsidRPr="0012712B">
        <w:rPr>
          <w:rFonts w:eastAsia="MS PGothic"/>
        </w:rPr>
        <w:t>SSRC', '</w:t>
      </w:r>
      <w:r w:rsidRPr="0012712B">
        <w:t xml:space="preserve">SS-UE1 (MCPTT Client) </w:t>
      </w:r>
      <w:r w:rsidRPr="0012712B">
        <w:rPr>
          <w:rFonts w:eastAsia="MS PGothic"/>
        </w:rPr>
        <w:t>SSRC' or '</w:t>
      </w:r>
      <w:r w:rsidRPr="0012712B">
        <w:t xml:space="preserve">SS-UE2 (MCPTT Client) </w:t>
      </w:r>
      <w:r w:rsidRPr="0012712B">
        <w:rPr>
          <w:rFonts w:eastAsia="MS PGothic"/>
        </w:rPr>
        <w:t>SSRC' are used.</w:t>
      </w:r>
    </w:p>
    <w:p w14:paraId="6421FF2F" w14:textId="77777777" w:rsidR="00890EFF" w:rsidRPr="0012712B" w:rsidRDefault="00890EFF" w:rsidP="00FD380B">
      <w:pPr>
        <w:pStyle w:val="Heading4"/>
      </w:pPr>
      <w:bookmarkStart w:id="17" w:name="_Toc20909043"/>
      <w:bookmarkStart w:id="18" w:name="_Toc27678182"/>
      <w:bookmarkStart w:id="19" w:name="_Toc36037204"/>
      <w:bookmarkStart w:id="20" w:name="_Toc44398281"/>
      <w:bookmarkStart w:id="21" w:name="_Toc52382467"/>
      <w:bookmarkStart w:id="22" w:name="_Toc60687376"/>
      <w:bookmarkStart w:id="23" w:name="_Toc68726541"/>
      <w:r w:rsidRPr="0012712B">
        <w:lastRenderedPageBreak/>
        <w:t>5.5.6.2</w:t>
      </w:r>
      <w:r w:rsidRPr="0012712B">
        <w:tab/>
        <w:t>Floor Request</w:t>
      </w:r>
      <w:bookmarkEnd w:id="17"/>
      <w:bookmarkEnd w:id="18"/>
      <w:bookmarkEnd w:id="19"/>
      <w:bookmarkEnd w:id="20"/>
      <w:bookmarkEnd w:id="21"/>
      <w:bookmarkEnd w:id="22"/>
      <w:bookmarkEnd w:id="23"/>
    </w:p>
    <w:p w14:paraId="074792C8" w14:textId="77777777" w:rsidR="00890EFF" w:rsidRPr="0012712B" w:rsidRDefault="00890EFF" w:rsidP="000B457D">
      <w:pPr>
        <w:pStyle w:val="TH"/>
      </w:pPr>
      <w:r w:rsidRPr="0012712B">
        <w:t>Table 5.5.6.2-1: Floor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0EFF" w:rsidRPr="0012712B" w14:paraId="4BCDFFBF" w14:textId="77777777" w:rsidTr="0032116C">
        <w:trPr>
          <w:cantSplit/>
          <w:tblHeader/>
          <w:jc w:val="center"/>
        </w:trPr>
        <w:tc>
          <w:tcPr>
            <w:tcW w:w="9747" w:type="dxa"/>
            <w:gridSpan w:val="4"/>
          </w:tcPr>
          <w:p w14:paraId="5FD6BAED" w14:textId="77777777" w:rsidR="00890EFF" w:rsidRPr="0012712B" w:rsidRDefault="00890EFF" w:rsidP="00614EAC">
            <w:pPr>
              <w:pStyle w:val="TAL"/>
              <w:rPr>
                <w:rFonts w:eastAsia="MS Mincho"/>
              </w:rPr>
            </w:pPr>
            <w:r w:rsidRPr="0012712B">
              <w:rPr>
                <w:rFonts w:eastAsia="MS Mincho"/>
              </w:rPr>
              <w:lastRenderedPageBreak/>
              <w:t>Derivation Path: 24.38</w:t>
            </w:r>
            <w:r w:rsidR="009D1F1E" w:rsidRPr="0012712B">
              <w:rPr>
                <w:rFonts w:eastAsia="MS Mincho"/>
              </w:rPr>
              <w:t>0 [1</w:t>
            </w:r>
            <w:r w:rsidRPr="0012712B">
              <w:rPr>
                <w:rFonts w:eastAsia="MS Mincho"/>
              </w:rPr>
              <w:t>0], Table 8.2.4-1.</w:t>
            </w:r>
          </w:p>
        </w:tc>
      </w:tr>
      <w:tr w:rsidR="00890EFF" w:rsidRPr="0012712B" w14:paraId="78A35B65" w14:textId="77777777" w:rsidTr="0032116C">
        <w:trPr>
          <w:cantSplit/>
          <w:tblHeader/>
          <w:jc w:val="center"/>
        </w:trPr>
        <w:tc>
          <w:tcPr>
            <w:tcW w:w="4535" w:type="dxa"/>
          </w:tcPr>
          <w:p w14:paraId="38D92093" w14:textId="77777777" w:rsidR="00890EFF" w:rsidRPr="0012712B" w:rsidRDefault="00890EFF" w:rsidP="00614EAC">
            <w:pPr>
              <w:pStyle w:val="TAH"/>
              <w:rPr>
                <w:rFonts w:eastAsia="MS Mincho"/>
              </w:rPr>
            </w:pPr>
            <w:r w:rsidRPr="0012712B">
              <w:rPr>
                <w:rFonts w:eastAsia="MS Mincho"/>
              </w:rPr>
              <w:t>Information Element</w:t>
            </w:r>
          </w:p>
        </w:tc>
        <w:tc>
          <w:tcPr>
            <w:tcW w:w="2267" w:type="dxa"/>
          </w:tcPr>
          <w:p w14:paraId="7CC3673D" w14:textId="77777777" w:rsidR="00890EFF" w:rsidRPr="0012712B" w:rsidRDefault="00890EFF" w:rsidP="00614EAC">
            <w:pPr>
              <w:pStyle w:val="TAH"/>
              <w:rPr>
                <w:rFonts w:eastAsia="MS Mincho"/>
              </w:rPr>
            </w:pPr>
            <w:r w:rsidRPr="0012712B">
              <w:rPr>
                <w:rFonts w:eastAsia="MS Mincho"/>
              </w:rPr>
              <w:t>Value/remark</w:t>
            </w:r>
          </w:p>
        </w:tc>
        <w:tc>
          <w:tcPr>
            <w:tcW w:w="1700" w:type="dxa"/>
          </w:tcPr>
          <w:p w14:paraId="6F5C8612" w14:textId="77777777" w:rsidR="00890EFF" w:rsidRPr="0012712B" w:rsidRDefault="00890EFF" w:rsidP="00614EAC">
            <w:pPr>
              <w:pStyle w:val="TAH"/>
              <w:rPr>
                <w:rFonts w:eastAsia="MS Mincho"/>
              </w:rPr>
            </w:pPr>
            <w:r w:rsidRPr="0012712B">
              <w:rPr>
                <w:rFonts w:eastAsia="MS Mincho"/>
              </w:rPr>
              <w:t>Comment</w:t>
            </w:r>
          </w:p>
        </w:tc>
        <w:tc>
          <w:tcPr>
            <w:tcW w:w="1245" w:type="dxa"/>
          </w:tcPr>
          <w:p w14:paraId="4B904491" w14:textId="77777777" w:rsidR="00890EFF" w:rsidRPr="0012712B" w:rsidRDefault="00890EFF" w:rsidP="00614EAC">
            <w:pPr>
              <w:pStyle w:val="TAH"/>
              <w:rPr>
                <w:rFonts w:eastAsia="MS Mincho"/>
              </w:rPr>
            </w:pPr>
            <w:r w:rsidRPr="0012712B">
              <w:rPr>
                <w:rFonts w:eastAsia="MS Mincho"/>
              </w:rPr>
              <w:t>Condition</w:t>
            </w:r>
          </w:p>
        </w:tc>
      </w:tr>
      <w:tr w:rsidR="005214E1" w:rsidRPr="0012712B" w14:paraId="0EC1841D" w14:textId="77777777" w:rsidTr="0032116C">
        <w:trPr>
          <w:cantSplit/>
          <w:jc w:val="center"/>
        </w:trPr>
        <w:tc>
          <w:tcPr>
            <w:tcW w:w="4535" w:type="dxa"/>
          </w:tcPr>
          <w:p w14:paraId="2DF62109" w14:textId="77777777" w:rsidR="005214E1" w:rsidRPr="0012712B" w:rsidRDefault="005214E1" w:rsidP="005214E1">
            <w:pPr>
              <w:pStyle w:val="TAL"/>
              <w:rPr>
                <w:rFonts w:eastAsia="MS Mincho"/>
              </w:rPr>
            </w:pPr>
            <w:r w:rsidRPr="0012712B">
              <w:rPr>
                <w:rFonts w:eastAsia="MS Mincho"/>
              </w:rPr>
              <w:t>RTCP header</w:t>
            </w:r>
          </w:p>
        </w:tc>
        <w:tc>
          <w:tcPr>
            <w:tcW w:w="2267" w:type="dxa"/>
          </w:tcPr>
          <w:p w14:paraId="565E2D1C" w14:textId="77777777" w:rsidR="005214E1" w:rsidRPr="0012712B" w:rsidRDefault="005214E1" w:rsidP="005214E1">
            <w:pPr>
              <w:pStyle w:val="TAL"/>
            </w:pPr>
          </w:p>
        </w:tc>
        <w:tc>
          <w:tcPr>
            <w:tcW w:w="1700" w:type="dxa"/>
          </w:tcPr>
          <w:p w14:paraId="75F57904" w14:textId="77777777" w:rsidR="005214E1" w:rsidRPr="0012712B" w:rsidRDefault="005214E1" w:rsidP="005214E1">
            <w:pPr>
              <w:pStyle w:val="TAL"/>
              <w:rPr>
                <w:rFonts w:eastAsia="MS PGothic"/>
              </w:rPr>
            </w:pPr>
          </w:p>
        </w:tc>
        <w:tc>
          <w:tcPr>
            <w:tcW w:w="1245" w:type="dxa"/>
          </w:tcPr>
          <w:p w14:paraId="6530733B" w14:textId="77777777" w:rsidR="005214E1" w:rsidRPr="0012712B" w:rsidRDefault="005214E1" w:rsidP="005214E1">
            <w:pPr>
              <w:pStyle w:val="TAL"/>
              <w:rPr>
                <w:rFonts w:eastAsia="MS Mincho"/>
              </w:rPr>
            </w:pPr>
          </w:p>
        </w:tc>
      </w:tr>
      <w:tr w:rsidR="005214E1" w:rsidRPr="0012712B" w14:paraId="4F82C0C5" w14:textId="77777777" w:rsidTr="0032116C">
        <w:trPr>
          <w:cantSplit/>
          <w:jc w:val="center"/>
        </w:trPr>
        <w:tc>
          <w:tcPr>
            <w:tcW w:w="4535" w:type="dxa"/>
          </w:tcPr>
          <w:p w14:paraId="30F612AB" w14:textId="77777777" w:rsidR="005214E1" w:rsidRPr="0012712B" w:rsidRDefault="005214E1" w:rsidP="005214E1">
            <w:pPr>
              <w:pStyle w:val="TAL"/>
              <w:rPr>
                <w:rFonts w:eastAsia="MS Mincho"/>
              </w:rPr>
            </w:pPr>
            <w:r w:rsidRPr="0012712B">
              <w:rPr>
                <w:rFonts w:eastAsia="MS Mincho"/>
              </w:rPr>
              <w:t xml:space="preserve">  Subtype</w:t>
            </w:r>
          </w:p>
        </w:tc>
        <w:tc>
          <w:tcPr>
            <w:tcW w:w="2267" w:type="dxa"/>
          </w:tcPr>
          <w:p w14:paraId="6B37048F" w14:textId="77777777" w:rsidR="005214E1" w:rsidRPr="0012712B" w:rsidRDefault="005214E1" w:rsidP="005214E1">
            <w:pPr>
              <w:pStyle w:val="TAL"/>
            </w:pPr>
            <w:r w:rsidRPr="0012712B">
              <w:t>00000</w:t>
            </w:r>
          </w:p>
        </w:tc>
        <w:tc>
          <w:tcPr>
            <w:tcW w:w="1700" w:type="dxa"/>
          </w:tcPr>
          <w:p w14:paraId="38B6C501" w14:textId="77777777" w:rsidR="005214E1" w:rsidRPr="0012712B" w:rsidRDefault="005214E1" w:rsidP="005214E1">
            <w:pPr>
              <w:pStyle w:val="TAL"/>
              <w:rPr>
                <w:rFonts w:eastAsia="MS PGothic"/>
              </w:rPr>
            </w:pPr>
            <w:r w:rsidRPr="0012712B">
              <w:rPr>
                <w:rFonts w:eastAsia="MS PGothic"/>
              </w:rPr>
              <w:t>Floor Request</w:t>
            </w:r>
          </w:p>
        </w:tc>
        <w:tc>
          <w:tcPr>
            <w:tcW w:w="1245" w:type="dxa"/>
          </w:tcPr>
          <w:p w14:paraId="56B0964C" w14:textId="77777777" w:rsidR="005214E1" w:rsidRPr="0012712B" w:rsidRDefault="005214E1" w:rsidP="005214E1">
            <w:pPr>
              <w:pStyle w:val="TAL"/>
              <w:rPr>
                <w:rFonts w:eastAsia="MS Mincho"/>
              </w:rPr>
            </w:pPr>
          </w:p>
        </w:tc>
      </w:tr>
      <w:tr w:rsidR="00890EFF" w:rsidRPr="0012712B" w14:paraId="3FAB7B55" w14:textId="77777777" w:rsidTr="0032116C">
        <w:trPr>
          <w:cantSplit/>
          <w:jc w:val="center"/>
        </w:trPr>
        <w:tc>
          <w:tcPr>
            <w:tcW w:w="4535" w:type="dxa"/>
          </w:tcPr>
          <w:p w14:paraId="662A1344" w14:textId="77777777" w:rsidR="00890EFF" w:rsidRPr="0012712B" w:rsidRDefault="005214E1" w:rsidP="00614EAC">
            <w:pPr>
              <w:pStyle w:val="TAL"/>
              <w:rPr>
                <w:rFonts w:eastAsia="MS Mincho"/>
              </w:rPr>
            </w:pPr>
            <w:r w:rsidRPr="0012712B">
              <w:rPr>
                <w:rFonts w:eastAsia="MS Mincho"/>
              </w:rPr>
              <w:t xml:space="preserve">  </w:t>
            </w:r>
            <w:r w:rsidR="00890EFF" w:rsidRPr="0012712B">
              <w:rPr>
                <w:rFonts w:eastAsia="MS Mincho"/>
              </w:rPr>
              <w:t>SSRC</w:t>
            </w:r>
          </w:p>
        </w:tc>
        <w:tc>
          <w:tcPr>
            <w:tcW w:w="2267" w:type="dxa"/>
          </w:tcPr>
          <w:p w14:paraId="7731FF67" w14:textId="77777777" w:rsidR="00890EFF" w:rsidRPr="0012712B" w:rsidRDefault="009478C1" w:rsidP="00614EAC">
            <w:pPr>
              <w:pStyle w:val="TAL"/>
              <w:rPr>
                <w:rFonts w:eastAsia="MS PGothic"/>
              </w:rPr>
            </w:pPr>
            <w:r w:rsidRPr="0012712B">
              <w:t>The SSRC of the message sender</w:t>
            </w:r>
          </w:p>
        </w:tc>
        <w:tc>
          <w:tcPr>
            <w:tcW w:w="1700" w:type="dxa"/>
          </w:tcPr>
          <w:p w14:paraId="541FFB3E" w14:textId="77777777" w:rsidR="009478C1" w:rsidRPr="0012712B" w:rsidRDefault="00890EFF" w:rsidP="009478C1">
            <w:pPr>
              <w:pStyle w:val="TAL"/>
              <w:rPr>
                <w:rFonts w:eastAsia="MS PGothic"/>
              </w:rPr>
            </w:pPr>
            <w:r w:rsidRPr="0012712B">
              <w:rPr>
                <w:rFonts w:eastAsia="MS PGothic"/>
              </w:rPr>
              <w:t>The SSRC of the floor participant sending the message.</w:t>
            </w:r>
          </w:p>
          <w:p w14:paraId="69F657DB" w14:textId="77777777" w:rsidR="00890EFF" w:rsidRPr="0012712B" w:rsidRDefault="009478C1" w:rsidP="009478C1">
            <w:pPr>
              <w:pStyle w:val="TAL"/>
              <w:rPr>
                <w:rFonts w:eastAsia="MS PGothic"/>
              </w:rPr>
            </w:pPr>
            <w:r w:rsidRPr="0012712B">
              <w:rPr>
                <w:rFonts w:eastAsia="MS PGothic"/>
              </w:rPr>
              <w:t xml:space="preserve">Notation in accordance with </w:t>
            </w:r>
            <w:r w:rsidR="0032116C" w:rsidRPr="0012712B">
              <w:rPr>
                <w:rFonts w:eastAsia="MS PGothic"/>
              </w:rPr>
              <w:t>clause </w:t>
            </w:r>
            <w:r w:rsidR="006D519A" w:rsidRPr="0012712B">
              <w:t>5</w:t>
            </w:r>
            <w:r w:rsidRPr="0012712B">
              <w:t>.5.6.1.</w:t>
            </w:r>
          </w:p>
        </w:tc>
        <w:tc>
          <w:tcPr>
            <w:tcW w:w="1245" w:type="dxa"/>
          </w:tcPr>
          <w:p w14:paraId="2A9560B3" w14:textId="77777777" w:rsidR="00890EFF" w:rsidRPr="0012712B" w:rsidRDefault="00890EFF" w:rsidP="00614EAC">
            <w:pPr>
              <w:pStyle w:val="TAL"/>
              <w:rPr>
                <w:rFonts w:eastAsia="MS Mincho"/>
              </w:rPr>
            </w:pPr>
          </w:p>
        </w:tc>
      </w:tr>
      <w:tr w:rsidR="005214E1" w:rsidRPr="0012712B" w14:paraId="3A0B3E6C" w14:textId="77777777" w:rsidTr="0032116C">
        <w:trPr>
          <w:cantSplit/>
          <w:jc w:val="center"/>
        </w:trPr>
        <w:tc>
          <w:tcPr>
            <w:tcW w:w="4535" w:type="dxa"/>
          </w:tcPr>
          <w:p w14:paraId="30A75095" w14:textId="77777777" w:rsidR="005214E1" w:rsidRPr="0012712B" w:rsidRDefault="005214E1" w:rsidP="005214E1">
            <w:pPr>
              <w:pStyle w:val="TAL"/>
              <w:rPr>
                <w:rFonts w:eastAsia="MS Mincho"/>
              </w:rPr>
            </w:pPr>
            <w:r w:rsidRPr="0012712B">
              <w:rPr>
                <w:rFonts w:eastAsia="MS Mincho"/>
              </w:rPr>
              <w:t xml:space="preserve">  name</w:t>
            </w:r>
          </w:p>
        </w:tc>
        <w:tc>
          <w:tcPr>
            <w:tcW w:w="2267" w:type="dxa"/>
          </w:tcPr>
          <w:p w14:paraId="1DCB42C4" w14:textId="77777777" w:rsidR="005214E1" w:rsidRPr="0012712B" w:rsidRDefault="005214E1" w:rsidP="005214E1">
            <w:pPr>
              <w:pStyle w:val="TAL"/>
            </w:pPr>
            <w:r w:rsidRPr="0012712B">
              <w:rPr>
                <w:rFonts w:eastAsia="MS Mincho"/>
              </w:rPr>
              <w:t>MCPT</w:t>
            </w:r>
          </w:p>
        </w:tc>
        <w:tc>
          <w:tcPr>
            <w:tcW w:w="1700" w:type="dxa"/>
          </w:tcPr>
          <w:p w14:paraId="19CD1C7E" w14:textId="77777777" w:rsidR="005214E1" w:rsidRPr="0012712B" w:rsidRDefault="005214E1" w:rsidP="005214E1">
            <w:pPr>
              <w:pStyle w:val="TAL"/>
              <w:rPr>
                <w:rFonts w:eastAsia="MS PGothic"/>
              </w:rPr>
            </w:pPr>
          </w:p>
        </w:tc>
        <w:tc>
          <w:tcPr>
            <w:tcW w:w="1245" w:type="dxa"/>
          </w:tcPr>
          <w:p w14:paraId="6CCAC598" w14:textId="77777777" w:rsidR="005214E1" w:rsidRPr="0012712B" w:rsidRDefault="005214E1" w:rsidP="005214E1">
            <w:pPr>
              <w:pStyle w:val="TAL"/>
              <w:rPr>
                <w:rFonts w:eastAsia="MS Mincho"/>
              </w:rPr>
            </w:pPr>
          </w:p>
        </w:tc>
      </w:tr>
      <w:tr w:rsidR="00890EFF" w:rsidRPr="0012712B" w14:paraId="542AC8A5" w14:textId="77777777" w:rsidTr="0032116C">
        <w:trPr>
          <w:cantSplit/>
          <w:jc w:val="center"/>
        </w:trPr>
        <w:tc>
          <w:tcPr>
            <w:tcW w:w="4535" w:type="dxa"/>
          </w:tcPr>
          <w:p w14:paraId="5C6685C8" w14:textId="77777777" w:rsidR="00890EFF" w:rsidRPr="0012712B" w:rsidRDefault="00890EFF" w:rsidP="00614EAC">
            <w:pPr>
              <w:pStyle w:val="TAL"/>
              <w:rPr>
                <w:rFonts w:eastAsia="MS Mincho"/>
              </w:rPr>
            </w:pPr>
            <w:r w:rsidRPr="0012712B">
              <w:rPr>
                <w:rFonts w:eastAsia="MS Mincho"/>
              </w:rPr>
              <w:t>Floor priority</w:t>
            </w:r>
          </w:p>
        </w:tc>
        <w:tc>
          <w:tcPr>
            <w:tcW w:w="2267" w:type="dxa"/>
          </w:tcPr>
          <w:p w14:paraId="64272D9C" w14:textId="77777777" w:rsidR="00890EFF" w:rsidRPr="0012712B" w:rsidRDefault="00890EFF" w:rsidP="00614EAC">
            <w:pPr>
              <w:pStyle w:val="TAL"/>
              <w:rPr>
                <w:rFonts w:eastAsia="MS PGothic"/>
              </w:rPr>
            </w:pPr>
            <w:r w:rsidRPr="0012712B">
              <w:rPr>
                <w:rFonts w:eastAsia="MS PGothic"/>
              </w:rPr>
              <w:t>Not present or Any allowed value</w:t>
            </w:r>
          </w:p>
        </w:tc>
        <w:tc>
          <w:tcPr>
            <w:tcW w:w="1700" w:type="dxa"/>
          </w:tcPr>
          <w:p w14:paraId="4E0D9F59" w14:textId="77777777" w:rsidR="00890EFF" w:rsidRPr="0012712B" w:rsidRDefault="00890EFF" w:rsidP="00614EAC">
            <w:pPr>
              <w:pStyle w:val="TAL"/>
              <w:rPr>
                <w:rFonts w:eastAsia="MS PGothic"/>
              </w:rPr>
            </w:pPr>
            <w:r w:rsidRPr="0012712B">
              <w:rPr>
                <w:rFonts w:eastAsia="MS PGothic"/>
              </w:rPr>
              <w:t>If present, a value between ‘0’ and ‘255’ where '0' is the lowest priority</w:t>
            </w:r>
          </w:p>
          <w:p w14:paraId="7BA705D3" w14:textId="77777777" w:rsidR="00890EFF" w:rsidRPr="0012712B" w:rsidRDefault="00890EFF" w:rsidP="00614EAC">
            <w:pPr>
              <w:pStyle w:val="TAL"/>
              <w:rPr>
                <w:rFonts w:eastAsia="MS PGothic"/>
              </w:rPr>
            </w:pPr>
          </w:p>
          <w:p w14:paraId="51977074" w14:textId="77777777" w:rsidR="00890EFF" w:rsidRPr="0012712B" w:rsidRDefault="00890EFF" w:rsidP="00614EAC">
            <w:pPr>
              <w:pStyle w:val="TAL"/>
              <w:rPr>
                <w:rFonts w:eastAsia="MS PGothic"/>
              </w:rPr>
            </w:pPr>
            <w:r w:rsidRPr="0012712B">
              <w:rPr>
                <w:rFonts w:eastAsia="MS PGothic"/>
              </w:rPr>
              <w:t>If the Floor Priority field is not included in the message the default priority (='0') is used as the Floor Priority value</w:t>
            </w:r>
          </w:p>
          <w:p w14:paraId="39C1F545" w14:textId="77777777" w:rsidR="00890EFF" w:rsidRPr="0012712B" w:rsidRDefault="00890EFF" w:rsidP="00614EAC">
            <w:pPr>
              <w:pStyle w:val="TAL"/>
              <w:rPr>
                <w:rFonts w:eastAsia="MS PGothic"/>
              </w:rPr>
            </w:pPr>
          </w:p>
          <w:p w14:paraId="60EB3DD1" w14:textId="77777777" w:rsidR="00890EFF" w:rsidRPr="0012712B" w:rsidRDefault="00890EFF" w:rsidP="00614EAC">
            <w:pPr>
              <w:pStyle w:val="TAL"/>
              <w:rPr>
                <w:rFonts w:eastAsia="MS PGothic"/>
              </w:rPr>
            </w:pPr>
            <w:r w:rsidRPr="0012712B">
              <w:rPr>
                <w:rFonts w:eastAsia="MS PGothic"/>
              </w:rPr>
              <w:t>The max floor priority that can be requested in a Floor Request message is negotiated between the MCPTT client and the controlling MCPTT function using the "</w:t>
            </w:r>
            <w:proofErr w:type="spellStart"/>
            <w:r w:rsidRPr="0012712B">
              <w:rPr>
                <w:rFonts w:eastAsia="MS PGothic"/>
              </w:rPr>
              <w:t>mc_priority</w:t>
            </w:r>
            <w:proofErr w:type="spellEnd"/>
            <w:r w:rsidRPr="0012712B">
              <w:rPr>
                <w:rFonts w:eastAsia="MS PGothic"/>
              </w:rPr>
              <w:t xml:space="preserve">" </w:t>
            </w:r>
            <w:proofErr w:type="spellStart"/>
            <w:r w:rsidRPr="0012712B">
              <w:rPr>
                <w:rFonts w:eastAsia="MS PGothic"/>
              </w:rPr>
              <w:t>fmtp</w:t>
            </w:r>
            <w:proofErr w:type="spellEnd"/>
            <w:r w:rsidRPr="0012712B">
              <w:rPr>
                <w:rFonts w:eastAsia="MS PGothic"/>
              </w:rPr>
              <w:t xml:space="preserve"> parameter e.g. at call setup</w:t>
            </w:r>
          </w:p>
        </w:tc>
        <w:tc>
          <w:tcPr>
            <w:tcW w:w="1245" w:type="dxa"/>
          </w:tcPr>
          <w:p w14:paraId="3BAF6E64" w14:textId="77777777" w:rsidR="00890EFF" w:rsidRPr="0012712B" w:rsidRDefault="00890EFF" w:rsidP="00614EAC">
            <w:pPr>
              <w:pStyle w:val="TAL"/>
              <w:rPr>
                <w:rFonts w:eastAsia="MS Mincho"/>
              </w:rPr>
            </w:pPr>
          </w:p>
        </w:tc>
      </w:tr>
      <w:tr w:rsidR="00890EFF" w:rsidRPr="0012712B" w14:paraId="1C612415" w14:textId="77777777" w:rsidTr="0032116C">
        <w:trPr>
          <w:cantSplit/>
          <w:jc w:val="center"/>
        </w:trPr>
        <w:tc>
          <w:tcPr>
            <w:tcW w:w="4535" w:type="dxa"/>
            <w:tcBorders>
              <w:bottom w:val="single" w:sz="4" w:space="0" w:color="auto"/>
            </w:tcBorders>
          </w:tcPr>
          <w:p w14:paraId="08604560" w14:textId="77777777" w:rsidR="00890EFF" w:rsidRPr="0012712B" w:rsidRDefault="00890EFF" w:rsidP="00614EAC">
            <w:pPr>
              <w:pStyle w:val="TAL"/>
              <w:rPr>
                <w:rFonts w:eastAsia="MS Mincho"/>
              </w:rPr>
            </w:pPr>
            <w:r w:rsidRPr="0012712B">
              <w:rPr>
                <w:rFonts w:eastAsia="MS Mincho"/>
              </w:rPr>
              <w:t>User ID</w:t>
            </w:r>
          </w:p>
        </w:tc>
        <w:tc>
          <w:tcPr>
            <w:tcW w:w="2267" w:type="dxa"/>
          </w:tcPr>
          <w:p w14:paraId="705228C6" w14:textId="77777777" w:rsidR="00890EFF" w:rsidRPr="0012712B" w:rsidRDefault="00890EFF" w:rsidP="00614EAC">
            <w:pPr>
              <w:pStyle w:val="TAL"/>
              <w:rPr>
                <w:rFonts w:eastAsia="MS PGothic"/>
              </w:rPr>
            </w:pPr>
            <w:r w:rsidRPr="0012712B">
              <w:rPr>
                <w:rFonts w:eastAsia="MS PGothic"/>
              </w:rPr>
              <w:t>Not present</w:t>
            </w:r>
          </w:p>
        </w:tc>
        <w:tc>
          <w:tcPr>
            <w:tcW w:w="1700" w:type="dxa"/>
          </w:tcPr>
          <w:p w14:paraId="1AF316EA" w14:textId="77777777" w:rsidR="00890EFF" w:rsidRPr="0012712B" w:rsidRDefault="00890EFF" w:rsidP="00614EAC">
            <w:pPr>
              <w:pStyle w:val="TAL"/>
              <w:rPr>
                <w:rFonts w:eastAsia="MS PGothic"/>
              </w:rPr>
            </w:pPr>
          </w:p>
        </w:tc>
        <w:tc>
          <w:tcPr>
            <w:tcW w:w="1245" w:type="dxa"/>
          </w:tcPr>
          <w:p w14:paraId="7AC2C088" w14:textId="77777777" w:rsidR="00890EFF" w:rsidRPr="0012712B" w:rsidRDefault="00890EFF" w:rsidP="00614EAC">
            <w:pPr>
              <w:pStyle w:val="TAL"/>
              <w:rPr>
                <w:rFonts w:eastAsia="MS Mincho"/>
              </w:rPr>
            </w:pPr>
            <w:r w:rsidRPr="0012712B">
              <w:rPr>
                <w:rFonts w:eastAsia="MS Mincho"/>
              </w:rPr>
              <w:t>ON-NETWORK</w:t>
            </w:r>
          </w:p>
        </w:tc>
      </w:tr>
      <w:tr w:rsidR="00890EFF" w:rsidRPr="0012712B" w14:paraId="412D4257" w14:textId="77777777" w:rsidTr="0032116C">
        <w:trPr>
          <w:cantSplit/>
          <w:jc w:val="center"/>
        </w:trPr>
        <w:tc>
          <w:tcPr>
            <w:tcW w:w="4535" w:type="dxa"/>
            <w:tcBorders>
              <w:bottom w:val="single" w:sz="4" w:space="0" w:color="auto"/>
            </w:tcBorders>
          </w:tcPr>
          <w:p w14:paraId="55B20B13" w14:textId="77777777" w:rsidR="00890EFF" w:rsidRPr="0012712B" w:rsidRDefault="00890EFF" w:rsidP="00614EAC">
            <w:pPr>
              <w:pStyle w:val="TAL"/>
              <w:rPr>
                <w:rFonts w:eastAsia="MS Mincho"/>
              </w:rPr>
            </w:pPr>
            <w:r w:rsidRPr="0012712B">
              <w:rPr>
                <w:rFonts w:eastAsia="MS Mincho"/>
              </w:rPr>
              <w:t>User ID</w:t>
            </w:r>
          </w:p>
        </w:tc>
        <w:tc>
          <w:tcPr>
            <w:tcW w:w="2267" w:type="dxa"/>
          </w:tcPr>
          <w:p w14:paraId="2A5FC2C0" w14:textId="77777777" w:rsidR="00890EFF" w:rsidRPr="0012712B" w:rsidRDefault="00890EFF" w:rsidP="00614EAC">
            <w:pPr>
              <w:pStyle w:val="TAL"/>
              <w:rPr>
                <w:rFonts w:eastAsia="MS PGothic"/>
              </w:rPr>
            </w:pPr>
          </w:p>
        </w:tc>
        <w:tc>
          <w:tcPr>
            <w:tcW w:w="1700" w:type="dxa"/>
          </w:tcPr>
          <w:p w14:paraId="36BF1A57" w14:textId="77777777" w:rsidR="00890EFF" w:rsidRPr="0012712B" w:rsidRDefault="00890EFF" w:rsidP="00614EAC">
            <w:pPr>
              <w:pStyle w:val="TAL"/>
              <w:rPr>
                <w:rFonts w:eastAsia="MS PGothic"/>
              </w:rPr>
            </w:pPr>
          </w:p>
        </w:tc>
        <w:tc>
          <w:tcPr>
            <w:tcW w:w="1245" w:type="dxa"/>
          </w:tcPr>
          <w:p w14:paraId="5C62463C" w14:textId="77777777" w:rsidR="00890EFF" w:rsidRPr="0012712B" w:rsidRDefault="00890EFF" w:rsidP="00614EAC">
            <w:pPr>
              <w:pStyle w:val="TAL"/>
              <w:rPr>
                <w:rFonts w:eastAsia="MS Mincho"/>
              </w:rPr>
            </w:pPr>
            <w:r w:rsidRPr="0012712B">
              <w:rPr>
                <w:rFonts w:eastAsia="MS Mincho"/>
              </w:rPr>
              <w:t>OFF-NETWORK</w:t>
            </w:r>
          </w:p>
        </w:tc>
      </w:tr>
      <w:tr w:rsidR="00890EFF" w:rsidRPr="0012712B" w14:paraId="3BC78845" w14:textId="77777777" w:rsidTr="0032116C">
        <w:trPr>
          <w:cantSplit/>
          <w:jc w:val="center"/>
        </w:trPr>
        <w:tc>
          <w:tcPr>
            <w:tcW w:w="4535" w:type="dxa"/>
            <w:tcBorders>
              <w:top w:val="single" w:sz="4" w:space="0" w:color="auto"/>
            </w:tcBorders>
          </w:tcPr>
          <w:p w14:paraId="0056D595" w14:textId="77777777" w:rsidR="00890EFF" w:rsidRPr="0012712B" w:rsidRDefault="00890EFF" w:rsidP="00614EAC">
            <w:pPr>
              <w:pStyle w:val="TAL"/>
              <w:rPr>
                <w:rFonts w:eastAsia="MS Mincho"/>
              </w:rPr>
            </w:pPr>
            <w:r w:rsidRPr="0012712B">
              <w:rPr>
                <w:rFonts w:eastAsia="MS Mincho"/>
              </w:rPr>
              <w:t xml:space="preserve">  User ID</w:t>
            </w:r>
          </w:p>
        </w:tc>
        <w:tc>
          <w:tcPr>
            <w:tcW w:w="2267" w:type="dxa"/>
          </w:tcPr>
          <w:p w14:paraId="1E4C5DAB" w14:textId="77777777" w:rsidR="00890EFF" w:rsidRPr="0012712B" w:rsidRDefault="00D63002" w:rsidP="00614EAC">
            <w:pPr>
              <w:pStyle w:val="TAL"/>
              <w:rPr>
                <w:rFonts w:eastAsia="MS PGothic"/>
              </w:rPr>
            </w:pPr>
            <w:proofErr w:type="spellStart"/>
            <w:r w:rsidRPr="0012712B">
              <w:rPr>
                <w:rFonts w:eastAsia="MS PGothic"/>
              </w:rPr>
              <w:t>px_MCPTT_ID_User_A</w:t>
            </w:r>
            <w:proofErr w:type="spellEnd"/>
          </w:p>
        </w:tc>
        <w:tc>
          <w:tcPr>
            <w:tcW w:w="1700" w:type="dxa"/>
          </w:tcPr>
          <w:p w14:paraId="72B226DC" w14:textId="77777777" w:rsidR="00890EFF" w:rsidRPr="0012712B" w:rsidRDefault="009478C1" w:rsidP="00614EAC">
            <w:pPr>
              <w:pStyle w:val="TAL"/>
              <w:rPr>
                <w:rFonts w:eastAsia="MS PGothic"/>
              </w:rPr>
            </w:pPr>
            <w:r w:rsidRPr="0012712B">
              <w:t xml:space="preserve">The </w:t>
            </w:r>
            <w:r w:rsidRPr="0012712B">
              <w:rPr>
                <w:lang w:eastAsia="ko-KR"/>
              </w:rPr>
              <w:t>MCPTT User ID</w:t>
            </w:r>
            <w:r w:rsidRPr="0012712B">
              <w:t xml:space="preserve"> of the floor participant requesting</w:t>
            </w:r>
            <w:r w:rsidRPr="0012712B">
              <w:rPr>
                <w:lang w:eastAsia="ko-KR"/>
              </w:rPr>
              <w:t xml:space="preserve"> the floor.</w:t>
            </w:r>
          </w:p>
        </w:tc>
        <w:tc>
          <w:tcPr>
            <w:tcW w:w="1245" w:type="dxa"/>
          </w:tcPr>
          <w:p w14:paraId="3789C7EC" w14:textId="77777777" w:rsidR="00890EFF" w:rsidRPr="0012712B" w:rsidRDefault="00890EFF" w:rsidP="00614EAC">
            <w:pPr>
              <w:pStyle w:val="TAL"/>
              <w:rPr>
                <w:rFonts w:eastAsia="MS Mincho"/>
              </w:rPr>
            </w:pPr>
          </w:p>
        </w:tc>
      </w:tr>
      <w:tr w:rsidR="00890EFF" w:rsidRPr="0012712B" w14:paraId="388011E0" w14:textId="77777777" w:rsidTr="0032116C">
        <w:trPr>
          <w:cantSplit/>
          <w:jc w:val="center"/>
        </w:trPr>
        <w:tc>
          <w:tcPr>
            <w:tcW w:w="4535" w:type="dxa"/>
          </w:tcPr>
          <w:p w14:paraId="70C3893E" w14:textId="77777777" w:rsidR="00890EFF" w:rsidRPr="0012712B" w:rsidRDefault="00890EFF" w:rsidP="00614EAC">
            <w:pPr>
              <w:pStyle w:val="TAL"/>
              <w:rPr>
                <w:rFonts w:eastAsia="MS Mincho"/>
              </w:rPr>
            </w:pPr>
            <w:r w:rsidRPr="0012712B">
              <w:rPr>
                <w:rFonts w:eastAsia="MS Mincho"/>
              </w:rPr>
              <w:t>Track Info</w:t>
            </w:r>
          </w:p>
        </w:tc>
        <w:tc>
          <w:tcPr>
            <w:tcW w:w="2267" w:type="dxa"/>
          </w:tcPr>
          <w:p w14:paraId="187508FC" w14:textId="77777777" w:rsidR="00890EFF" w:rsidRPr="0012712B" w:rsidRDefault="00890EFF" w:rsidP="00614EAC">
            <w:pPr>
              <w:pStyle w:val="TAL"/>
              <w:rPr>
                <w:rFonts w:eastAsia="MS PGothic"/>
              </w:rPr>
            </w:pPr>
            <w:r w:rsidRPr="0012712B">
              <w:rPr>
                <w:rFonts w:eastAsia="MS PGothic"/>
              </w:rPr>
              <w:t>Not present</w:t>
            </w:r>
          </w:p>
        </w:tc>
        <w:tc>
          <w:tcPr>
            <w:tcW w:w="1700" w:type="dxa"/>
          </w:tcPr>
          <w:p w14:paraId="5CE66FF4" w14:textId="77777777" w:rsidR="00890EFF" w:rsidRPr="0012712B" w:rsidRDefault="00890EFF" w:rsidP="00614EAC">
            <w:pPr>
              <w:pStyle w:val="TAL"/>
              <w:rPr>
                <w:rFonts w:eastAsia="MS PGothic"/>
              </w:rPr>
            </w:pPr>
            <w:r w:rsidRPr="0012712B">
              <w:rPr>
                <w:rFonts w:eastAsia="MS PGothic"/>
              </w:rPr>
              <w:t>The MCPTT call does not involve a non-controlling MCPTT function</w:t>
            </w:r>
          </w:p>
        </w:tc>
        <w:tc>
          <w:tcPr>
            <w:tcW w:w="1245" w:type="dxa"/>
          </w:tcPr>
          <w:p w14:paraId="0F61DDA1" w14:textId="77777777" w:rsidR="00890EFF" w:rsidRPr="0012712B" w:rsidRDefault="00890EFF" w:rsidP="00614EAC">
            <w:pPr>
              <w:pStyle w:val="TAL"/>
              <w:rPr>
                <w:rFonts w:eastAsia="MS Mincho"/>
              </w:rPr>
            </w:pPr>
          </w:p>
        </w:tc>
      </w:tr>
      <w:tr w:rsidR="00890EFF" w:rsidRPr="0012712B" w14:paraId="4CFF7B85" w14:textId="77777777" w:rsidTr="0032116C">
        <w:trPr>
          <w:cantSplit/>
          <w:jc w:val="center"/>
        </w:trPr>
        <w:tc>
          <w:tcPr>
            <w:tcW w:w="4535" w:type="dxa"/>
          </w:tcPr>
          <w:p w14:paraId="243A948B" w14:textId="77777777" w:rsidR="00890EFF" w:rsidRPr="0012712B" w:rsidRDefault="00890EFF" w:rsidP="00614EAC">
            <w:pPr>
              <w:pStyle w:val="TAL"/>
              <w:rPr>
                <w:rFonts w:eastAsia="MS Mincho"/>
              </w:rPr>
            </w:pPr>
            <w:r w:rsidRPr="0012712B">
              <w:rPr>
                <w:rFonts w:eastAsia="MS Mincho"/>
              </w:rPr>
              <w:t>Floor Indicator</w:t>
            </w:r>
          </w:p>
        </w:tc>
        <w:tc>
          <w:tcPr>
            <w:tcW w:w="2267" w:type="dxa"/>
          </w:tcPr>
          <w:p w14:paraId="76616DFC" w14:textId="77777777" w:rsidR="00890EFF" w:rsidRPr="0012712B" w:rsidRDefault="00890EFF" w:rsidP="00614EAC">
            <w:pPr>
              <w:pStyle w:val="TAL"/>
              <w:rPr>
                <w:rFonts w:eastAsia="MS PGothic"/>
              </w:rPr>
            </w:pPr>
          </w:p>
        </w:tc>
        <w:tc>
          <w:tcPr>
            <w:tcW w:w="1700" w:type="dxa"/>
          </w:tcPr>
          <w:p w14:paraId="12C5666B" w14:textId="77777777" w:rsidR="00890EFF" w:rsidRPr="0012712B" w:rsidRDefault="00890EFF" w:rsidP="00614EAC">
            <w:pPr>
              <w:pStyle w:val="TAL"/>
              <w:rPr>
                <w:rFonts w:eastAsia="MS PGothic"/>
              </w:rPr>
            </w:pPr>
          </w:p>
        </w:tc>
        <w:tc>
          <w:tcPr>
            <w:tcW w:w="1245" w:type="dxa"/>
          </w:tcPr>
          <w:p w14:paraId="39F6D2BD" w14:textId="77777777" w:rsidR="00890EFF" w:rsidRPr="0012712B" w:rsidRDefault="00890EFF" w:rsidP="00614EAC">
            <w:pPr>
              <w:pStyle w:val="TAL"/>
              <w:rPr>
                <w:rFonts w:eastAsia="MS Mincho"/>
              </w:rPr>
            </w:pPr>
          </w:p>
        </w:tc>
      </w:tr>
      <w:tr w:rsidR="00BF565E" w:rsidRPr="0012712B" w14:paraId="40CE138E" w14:textId="77777777" w:rsidTr="0032116C">
        <w:trPr>
          <w:cantSplit/>
          <w:jc w:val="center"/>
        </w:trPr>
        <w:tc>
          <w:tcPr>
            <w:tcW w:w="4535" w:type="dxa"/>
          </w:tcPr>
          <w:p w14:paraId="00327583" w14:textId="77777777" w:rsidR="00BF565E" w:rsidRPr="0012712B" w:rsidRDefault="00BF565E" w:rsidP="00BF565E">
            <w:pPr>
              <w:pStyle w:val="TAL"/>
              <w:rPr>
                <w:rFonts w:eastAsia="MS Mincho"/>
              </w:rPr>
            </w:pPr>
            <w:r w:rsidRPr="0012712B">
              <w:rPr>
                <w:rFonts w:eastAsia="MS Mincho"/>
              </w:rPr>
              <w:t xml:space="preserve">  Floor Indicator</w:t>
            </w:r>
          </w:p>
        </w:tc>
        <w:tc>
          <w:tcPr>
            <w:tcW w:w="2267" w:type="dxa"/>
          </w:tcPr>
          <w:p w14:paraId="2AD2CE0D" w14:textId="77777777" w:rsidR="00BF565E" w:rsidRPr="0012712B" w:rsidRDefault="00BF565E" w:rsidP="00BF565E">
            <w:pPr>
              <w:pStyle w:val="TAL"/>
              <w:rPr>
                <w:rFonts w:eastAsia="MS PGothic"/>
              </w:rPr>
            </w:pPr>
            <w:r w:rsidRPr="0012712B">
              <w:rPr>
                <w:rFonts w:eastAsia="MS PGothic"/>
              </w:rPr>
              <w:t>10000x0000000000</w:t>
            </w:r>
          </w:p>
        </w:tc>
        <w:tc>
          <w:tcPr>
            <w:tcW w:w="1700" w:type="dxa"/>
          </w:tcPr>
          <w:p w14:paraId="743789AF" w14:textId="77777777" w:rsidR="00BF565E" w:rsidRPr="0012712B" w:rsidRDefault="00BF565E" w:rsidP="00BF565E">
            <w:pPr>
              <w:pStyle w:val="TAL"/>
              <w:rPr>
                <w:rFonts w:eastAsia="MS PGothic"/>
              </w:rPr>
            </w:pPr>
            <w:r w:rsidRPr="0012712B">
              <w:rPr>
                <w:rFonts w:eastAsia="MS PGothic"/>
              </w:rPr>
              <w:t>Normal call, any queueing</w:t>
            </w:r>
          </w:p>
        </w:tc>
        <w:tc>
          <w:tcPr>
            <w:tcW w:w="1245" w:type="dxa"/>
          </w:tcPr>
          <w:p w14:paraId="11A9F94F" w14:textId="77777777" w:rsidR="00BF565E" w:rsidRPr="0012712B" w:rsidRDefault="00BF565E" w:rsidP="00BF565E">
            <w:pPr>
              <w:pStyle w:val="TAL"/>
              <w:rPr>
                <w:rFonts w:eastAsia="MS Mincho"/>
              </w:rPr>
            </w:pPr>
          </w:p>
        </w:tc>
      </w:tr>
      <w:tr w:rsidR="00074BA8" w:rsidRPr="0012712B" w14:paraId="6DB3544A" w14:textId="77777777" w:rsidTr="00DE2A80">
        <w:trPr>
          <w:cantSplit/>
          <w:jc w:val="center"/>
        </w:trPr>
        <w:tc>
          <w:tcPr>
            <w:tcW w:w="4535" w:type="dxa"/>
            <w:tcBorders>
              <w:top w:val="single" w:sz="4" w:space="0" w:color="auto"/>
              <w:left w:val="single" w:sz="4" w:space="0" w:color="auto"/>
              <w:bottom w:val="single" w:sz="4" w:space="0" w:color="FFFFFF"/>
              <w:right w:val="single" w:sz="4" w:space="0" w:color="auto"/>
            </w:tcBorders>
          </w:tcPr>
          <w:p w14:paraId="3CD10FD8" w14:textId="77777777" w:rsidR="00074BA8" w:rsidRPr="0012712B" w:rsidRDefault="00074BA8" w:rsidP="00DE2A80">
            <w:pPr>
              <w:pStyle w:val="TAL"/>
              <w:rPr>
                <w:rFonts w:eastAsia="MS Mincho"/>
              </w:rPr>
            </w:pPr>
            <w:r w:rsidRPr="0012712B">
              <w:t>Functional Alias</w:t>
            </w:r>
          </w:p>
        </w:tc>
        <w:tc>
          <w:tcPr>
            <w:tcW w:w="2267" w:type="dxa"/>
            <w:tcBorders>
              <w:left w:val="single" w:sz="4" w:space="0" w:color="auto"/>
            </w:tcBorders>
          </w:tcPr>
          <w:p w14:paraId="3B59A278" w14:textId="77777777" w:rsidR="00074BA8" w:rsidRPr="0012712B" w:rsidRDefault="00074BA8" w:rsidP="00DE2A80">
            <w:pPr>
              <w:pStyle w:val="TAL"/>
              <w:rPr>
                <w:rFonts w:eastAsia="MS PGothic"/>
              </w:rPr>
            </w:pPr>
            <w:r w:rsidRPr="0012712B">
              <w:t>Not present</w:t>
            </w:r>
          </w:p>
        </w:tc>
        <w:tc>
          <w:tcPr>
            <w:tcW w:w="1700" w:type="dxa"/>
          </w:tcPr>
          <w:p w14:paraId="78BA96A1" w14:textId="77777777" w:rsidR="00074BA8" w:rsidRPr="0012712B" w:rsidRDefault="00074BA8" w:rsidP="00DE2A80">
            <w:pPr>
              <w:pStyle w:val="TAL"/>
              <w:rPr>
                <w:rFonts w:eastAsia="MS PGothic"/>
              </w:rPr>
            </w:pPr>
          </w:p>
        </w:tc>
        <w:tc>
          <w:tcPr>
            <w:tcW w:w="1245" w:type="dxa"/>
          </w:tcPr>
          <w:p w14:paraId="293191CE" w14:textId="77777777" w:rsidR="00074BA8" w:rsidRPr="0012712B" w:rsidRDefault="00074BA8" w:rsidP="00DE2A80">
            <w:pPr>
              <w:pStyle w:val="TAL"/>
              <w:rPr>
                <w:rFonts w:eastAsia="MS Mincho"/>
              </w:rPr>
            </w:pPr>
          </w:p>
        </w:tc>
      </w:tr>
      <w:tr w:rsidR="00074BA8" w:rsidRPr="0012712B" w14:paraId="1D9E2047" w14:textId="77777777" w:rsidTr="00DE2A80">
        <w:trPr>
          <w:cantSplit/>
          <w:jc w:val="center"/>
        </w:trPr>
        <w:tc>
          <w:tcPr>
            <w:tcW w:w="4535" w:type="dxa"/>
            <w:tcBorders>
              <w:top w:val="single" w:sz="4" w:space="0" w:color="FFFFFF"/>
              <w:left w:val="single" w:sz="4" w:space="0" w:color="auto"/>
              <w:bottom w:val="single" w:sz="4" w:space="0" w:color="000000"/>
              <w:right w:val="single" w:sz="4" w:space="0" w:color="auto"/>
            </w:tcBorders>
          </w:tcPr>
          <w:p w14:paraId="13B58D87" w14:textId="77777777" w:rsidR="00074BA8" w:rsidRPr="0012712B" w:rsidRDefault="00074BA8" w:rsidP="00DE2A80">
            <w:pPr>
              <w:pStyle w:val="TAL"/>
              <w:rPr>
                <w:rFonts w:eastAsia="MS Mincho"/>
              </w:rPr>
            </w:pPr>
          </w:p>
        </w:tc>
        <w:tc>
          <w:tcPr>
            <w:tcW w:w="2267" w:type="dxa"/>
            <w:tcBorders>
              <w:left w:val="single" w:sz="4" w:space="0" w:color="auto"/>
            </w:tcBorders>
          </w:tcPr>
          <w:p w14:paraId="37032439" w14:textId="77777777" w:rsidR="00074BA8" w:rsidRPr="0012712B" w:rsidRDefault="00074BA8" w:rsidP="00DE2A80">
            <w:pPr>
              <w:pStyle w:val="TAL"/>
              <w:rPr>
                <w:rFonts w:eastAsia="MS PGothic"/>
              </w:rPr>
            </w:pPr>
            <w:proofErr w:type="spellStart"/>
            <w:r w:rsidRPr="0012712B">
              <w:t>px_MCPTT_ID_FA_A</w:t>
            </w:r>
            <w:proofErr w:type="spellEnd"/>
          </w:p>
        </w:tc>
        <w:tc>
          <w:tcPr>
            <w:tcW w:w="1700" w:type="dxa"/>
          </w:tcPr>
          <w:p w14:paraId="0E9170AF" w14:textId="77777777" w:rsidR="00074BA8" w:rsidRPr="0012712B" w:rsidRDefault="00074BA8" w:rsidP="00DE2A80">
            <w:pPr>
              <w:pStyle w:val="TAL"/>
              <w:rPr>
                <w:rFonts w:eastAsia="MS PGothic"/>
              </w:rPr>
            </w:pPr>
            <w:r w:rsidRPr="0012712B">
              <w:t>Functional Alias = URI</w:t>
            </w:r>
          </w:p>
        </w:tc>
        <w:tc>
          <w:tcPr>
            <w:tcW w:w="1245" w:type="dxa"/>
          </w:tcPr>
          <w:p w14:paraId="7C9C921B" w14:textId="77777777" w:rsidR="00074BA8" w:rsidRPr="0012712B" w:rsidRDefault="00074BA8" w:rsidP="00DE2A80">
            <w:pPr>
              <w:pStyle w:val="TAL"/>
              <w:rPr>
                <w:rFonts w:eastAsia="MS Mincho"/>
              </w:rPr>
            </w:pPr>
            <w:r w:rsidRPr="0012712B">
              <w:rPr>
                <w:rFonts w:eastAsia="MS Mincho"/>
              </w:rPr>
              <w:t>FA</w:t>
            </w:r>
          </w:p>
        </w:tc>
      </w:tr>
      <w:tr w:rsidR="00074BA8" w:rsidRPr="0012712B" w14:paraId="58A457F7" w14:textId="77777777" w:rsidTr="00DE2A80">
        <w:trPr>
          <w:cantSplit/>
          <w:jc w:val="center"/>
        </w:trPr>
        <w:tc>
          <w:tcPr>
            <w:tcW w:w="4535" w:type="dxa"/>
            <w:tcBorders>
              <w:top w:val="single" w:sz="4" w:space="0" w:color="000000"/>
            </w:tcBorders>
          </w:tcPr>
          <w:p w14:paraId="5649110B" w14:textId="77777777" w:rsidR="00074BA8" w:rsidRPr="0012712B" w:rsidRDefault="00074BA8" w:rsidP="00DE2A80">
            <w:pPr>
              <w:pStyle w:val="TAL"/>
            </w:pPr>
            <w:r w:rsidRPr="0012712B">
              <w:t>Location</w:t>
            </w:r>
          </w:p>
        </w:tc>
        <w:tc>
          <w:tcPr>
            <w:tcW w:w="2267" w:type="dxa"/>
          </w:tcPr>
          <w:p w14:paraId="4C1FB740" w14:textId="77777777" w:rsidR="00074BA8" w:rsidRPr="0012712B" w:rsidRDefault="00074BA8" w:rsidP="00DE2A80">
            <w:pPr>
              <w:pStyle w:val="TAL"/>
              <w:rPr>
                <w:rFonts w:eastAsia="MS PGothic"/>
              </w:rPr>
            </w:pPr>
            <w:r w:rsidRPr="0012712B">
              <w:t>optional</w:t>
            </w:r>
          </w:p>
        </w:tc>
        <w:tc>
          <w:tcPr>
            <w:tcW w:w="1700" w:type="dxa"/>
          </w:tcPr>
          <w:p w14:paraId="77C5ED6F" w14:textId="77777777" w:rsidR="00074BA8" w:rsidRPr="0012712B" w:rsidRDefault="00074BA8" w:rsidP="00DE2A80">
            <w:pPr>
              <w:pStyle w:val="TAL"/>
              <w:rPr>
                <w:rFonts w:eastAsia="MS PGothic"/>
              </w:rPr>
            </w:pPr>
          </w:p>
        </w:tc>
        <w:tc>
          <w:tcPr>
            <w:tcW w:w="1245" w:type="dxa"/>
          </w:tcPr>
          <w:p w14:paraId="7F32BDB2" w14:textId="77777777" w:rsidR="00074BA8" w:rsidRPr="0012712B" w:rsidRDefault="00074BA8" w:rsidP="00DE2A80">
            <w:pPr>
              <w:pStyle w:val="TAL"/>
              <w:rPr>
                <w:rFonts w:eastAsia="MS Mincho"/>
              </w:rPr>
            </w:pPr>
          </w:p>
        </w:tc>
      </w:tr>
      <w:tr w:rsidR="00074BA8" w:rsidRPr="0012712B" w14:paraId="4942A447" w14:textId="77777777" w:rsidTr="00DE2A80">
        <w:trPr>
          <w:cantSplit/>
          <w:jc w:val="center"/>
        </w:trPr>
        <w:tc>
          <w:tcPr>
            <w:tcW w:w="4535" w:type="dxa"/>
            <w:tcBorders>
              <w:top w:val="single" w:sz="4" w:space="0" w:color="000000"/>
            </w:tcBorders>
          </w:tcPr>
          <w:p w14:paraId="33CF73C6" w14:textId="77777777" w:rsidR="00074BA8" w:rsidRPr="0012712B" w:rsidRDefault="00074BA8" w:rsidP="00DE2A80">
            <w:pPr>
              <w:pStyle w:val="TAL"/>
            </w:pPr>
            <w:r w:rsidRPr="0012712B">
              <w:t xml:space="preserve">  Location Type</w:t>
            </w:r>
          </w:p>
        </w:tc>
        <w:tc>
          <w:tcPr>
            <w:tcW w:w="2267" w:type="dxa"/>
          </w:tcPr>
          <w:p w14:paraId="389952FD" w14:textId="77777777" w:rsidR="00074BA8" w:rsidRPr="0012712B" w:rsidRDefault="00074BA8" w:rsidP="00DE2A80">
            <w:pPr>
              <w:pStyle w:val="TAL"/>
              <w:rPr>
                <w:rFonts w:eastAsia="MS PGothic"/>
              </w:rPr>
            </w:pPr>
            <w:r w:rsidRPr="0012712B">
              <w:t>Any allowed value</w:t>
            </w:r>
          </w:p>
        </w:tc>
        <w:tc>
          <w:tcPr>
            <w:tcW w:w="1700" w:type="dxa"/>
          </w:tcPr>
          <w:p w14:paraId="6D118880" w14:textId="77777777" w:rsidR="00074BA8" w:rsidRPr="0012712B" w:rsidRDefault="00074BA8" w:rsidP="00DE2A80">
            <w:pPr>
              <w:pStyle w:val="TAL"/>
              <w:rPr>
                <w:rFonts w:eastAsia="MS PGothic"/>
              </w:rPr>
            </w:pPr>
            <w:r w:rsidRPr="0012712B">
              <w:t xml:space="preserve">See TS 24.380 [10] Table 8.2.3.21-3 </w:t>
            </w:r>
          </w:p>
        </w:tc>
        <w:tc>
          <w:tcPr>
            <w:tcW w:w="1245" w:type="dxa"/>
          </w:tcPr>
          <w:p w14:paraId="54AE9979" w14:textId="77777777" w:rsidR="00074BA8" w:rsidRPr="0012712B" w:rsidRDefault="00074BA8" w:rsidP="00DE2A80">
            <w:pPr>
              <w:pStyle w:val="TAL"/>
              <w:rPr>
                <w:rFonts w:eastAsia="MS Mincho"/>
              </w:rPr>
            </w:pPr>
          </w:p>
        </w:tc>
      </w:tr>
      <w:tr w:rsidR="00074BA8" w:rsidRPr="0012712B" w14:paraId="34081454" w14:textId="77777777" w:rsidTr="00DE2A80">
        <w:trPr>
          <w:cantSplit/>
          <w:jc w:val="center"/>
        </w:trPr>
        <w:tc>
          <w:tcPr>
            <w:tcW w:w="4535" w:type="dxa"/>
            <w:tcBorders>
              <w:top w:val="single" w:sz="4" w:space="0" w:color="000000"/>
            </w:tcBorders>
          </w:tcPr>
          <w:p w14:paraId="1CA51229" w14:textId="77777777" w:rsidR="00074BA8" w:rsidRPr="0012712B" w:rsidRDefault="00074BA8" w:rsidP="00DE2A80">
            <w:pPr>
              <w:pStyle w:val="TAL"/>
            </w:pPr>
            <w:r w:rsidRPr="0012712B">
              <w:lastRenderedPageBreak/>
              <w:t xml:space="preserve">  Location Value</w:t>
            </w:r>
          </w:p>
        </w:tc>
        <w:tc>
          <w:tcPr>
            <w:tcW w:w="2267" w:type="dxa"/>
          </w:tcPr>
          <w:p w14:paraId="03B6649F" w14:textId="77777777" w:rsidR="00074BA8" w:rsidRPr="0012712B" w:rsidRDefault="00074BA8" w:rsidP="00DE2A80">
            <w:pPr>
              <w:pStyle w:val="TAL"/>
              <w:rPr>
                <w:rFonts w:eastAsia="MS PGothic"/>
              </w:rPr>
            </w:pPr>
            <w:r w:rsidRPr="0012712B">
              <w:t>Not present or Any allowed value</w:t>
            </w:r>
          </w:p>
        </w:tc>
        <w:tc>
          <w:tcPr>
            <w:tcW w:w="1700" w:type="dxa"/>
          </w:tcPr>
          <w:p w14:paraId="073EE44F" w14:textId="77777777" w:rsidR="00074BA8" w:rsidRPr="0012712B" w:rsidRDefault="00074BA8" w:rsidP="00DE2A80">
            <w:pPr>
              <w:pStyle w:val="TAL"/>
            </w:pPr>
            <w:r w:rsidRPr="0012712B">
              <w:t>See TS 24.380 [10] Table 8.2.3.21-3.</w:t>
            </w:r>
          </w:p>
          <w:p w14:paraId="12C95530" w14:textId="77777777" w:rsidR="00074BA8" w:rsidRPr="0012712B" w:rsidRDefault="00074BA8" w:rsidP="00DE2A80">
            <w:pPr>
              <w:pStyle w:val="TAL"/>
              <w:rPr>
                <w:rFonts w:eastAsia="MS PGothic"/>
              </w:rPr>
            </w:pPr>
            <w:r w:rsidRPr="0012712B">
              <w:t>Not present if Location Type is set to "Not provided"</w:t>
            </w:r>
          </w:p>
        </w:tc>
        <w:tc>
          <w:tcPr>
            <w:tcW w:w="1245" w:type="dxa"/>
          </w:tcPr>
          <w:p w14:paraId="50D5C58A" w14:textId="77777777" w:rsidR="00074BA8" w:rsidRPr="0012712B" w:rsidRDefault="00074BA8" w:rsidP="00DE2A80">
            <w:pPr>
              <w:pStyle w:val="TAL"/>
              <w:rPr>
                <w:rFonts w:eastAsia="MS Mincho"/>
              </w:rPr>
            </w:pPr>
          </w:p>
        </w:tc>
      </w:tr>
      <w:tr w:rsidR="00074BA8" w:rsidRPr="0012712B" w14:paraId="24B17B11" w14:textId="77777777" w:rsidTr="00DE2A80">
        <w:trPr>
          <w:cantSplit/>
          <w:jc w:val="center"/>
        </w:trPr>
        <w:tc>
          <w:tcPr>
            <w:tcW w:w="4535" w:type="dxa"/>
            <w:tcBorders>
              <w:top w:val="single" w:sz="4" w:space="0" w:color="000000"/>
            </w:tcBorders>
          </w:tcPr>
          <w:p w14:paraId="3500A226" w14:textId="77777777" w:rsidR="00074BA8" w:rsidRPr="0012712B" w:rsidRDefault="00074BA8" w:rsidP="00DE2A80">
            <w:pPr>
              <w:pStyle w:val="TAL"/>
              <w:rPr>
                <w:rFonts w:eastAsia="MS Mincho"/>
              </w:rPr>
            </w:pPr>
            <w:r w:rsidRPr="0012712B">
              <w:t>Location</w:t>
            </w:r>
          </w:p>
        </w:tc>
        <w:tc>
          <w:tcPr>
            <w:tcW w:w="2267" w:type="dxa"/>
          </w:tcPr>
          <w:p w14:paraId="74595827" w14:textId="77777777" w:rsidR="00074BA8" w:rsidRPr="0012712B" w:rsidRDefault="00074BA8" w:rsidP="00DE2A80">
            <w:pPr>
              <w:pStyle w:val="TAL"/>
              <w:rPr>
                <w:rFonts w:eastAsia="MS PGothic"/>
              </w:rPr>
            </w:pPr>
          </w:p>
        </w:tc>
        <w:tc>
          <w:tcPr>
            <w:tcW w:w="1700" w:type="dxa"/>
          </w:tcPr>
          <w:p w14:paraId="2297D3E5" w14:textId="77777777" w:rsidR="00074BA8" w:rsidRPr="0012712B" w:rsidRDefault="00074BA8" w:rsidP="00DE2A80">
            <w:pPr>
              <w:pStyle w:val="TAL"/>
              <w:rPr>
                <w:rFonts w:eastAsia="MS PGothic"/>
              </w:rPr>
            </w:pPr>
          </w:p>
        </w:tc>
        <w:tc>
          <w:tcPr>
            <w:tcW w:w="1245" w:type="dxa"/>
          </w:tcPr>
          <w:p w14:paraId="35A8B842" w14:textId="77777777" w:rsidR="00074BA8" w:rsidRPr="0012712B" w:rsidRDefault="00074BA8" w:rsidP="00DE2A80">
            <w:pPr>
              <w:pStyle w:val="TAL"/>
              <w:rPr>
                <w:rFonts w:eastAsia="MS Mincho"/>
              </w:rPr>
            </w:pPr>
            <w:r w:rsidRPr="0012712B">
              <w:rPr>
                <w:rFonts w:eastAsia="MS Mincho"/>
              </w:rPr>
              <w:t>REL-15</w:t>
            </w:r>
          </w:p>
        </w:tc>
      </w:tr>
      <w:tr w:rsidR="00074BA8" w:rsidRPr="0012712B" w14:paraId="2E3BD60B" w14:textId="77777777" w:rsidTr="00DE2A80">
        <w:trPr>
          <w:cantSplit/>
          <w:jc w:val="center"/>
        </w:trPr>
        <w:tc>
          <w:tcPr>
            <w:tcW w:w="4535" w:type="dxa"/>
          </w:tcPr>
          <w:p w14:paraId="47CB12C4" w14:textId="77777777" w:rsidR="00074BA8" w:rsidRPr="0012712B" w:rsidRDefault="00074BA8" w:rsidP="00DE2A80">
            <w:pPr>
              <w:pStyle w:val="TAL"/>
              <w:rPr>
                <w:rFonts w:eastAsia="MS Mincho"/>
              </w:rPr>
            </w:pPr>
            <w:r w:rsidRPr="0012712B">
              <w:t xml:space="preserve">  Location Type</w:t>
            </w:r>
          </w:p>
        </w:tc>
        <w:tc>
          <w:tcPr>
            <w:tcW w:w="2267" w:type="dxa"/>
          </w:tcPr>
          <w:p w14:paraId="549BD001" w14:textId="77777777" w:rsidR="00074BA8" w:rsidRPr="0012712B" w:rsidRDefault="00074BA8" w:rsidP="00DE2A80">
            <w:pPr>
              <w:pStyle w:val="TAL"/>
              <w:rPr>
                <w:rFonts w:eastAsia="MS PGothic"/>
              </w:rPr>
            </w:pPr>
            <w:r w:rsidRPr="0012712B">
              <w:t>Any allowed value</w:t>
            </w:r>
          </w:p>
        </w:tc>
        <w:tc>
          <w:tcPr>
            <w:tcW w:w="1700" w:type="dxa"/>
          </w:tcPr>
          <w:p w14:paraId="7887984B" w14:textId="77777777" w:rsidR="00074BA8" w:rsidRPr="0012712B" w:rsidRDefault="00074BA8" w:rsidP="00DE2A80">
            <w:pPr>
              <w:pStyle w:val="TAL"/>
              <w:rPr>
                <w:rFonts w:eastAsia="MS PGothic"/>
              </w:rPr>
            </w:pPr>
            <w:r w:rsidRPr="0012712B">
              <w:t xml:space="preserve">See TS 24.380 [10] Table 8.2.3.21-3 </w:t>
            </w:r>
          </w:p>
        </w:tc>
        <w:tc>
          <w:tcPr>
            <w:tcW w:w="1245" w:type="dxa"/>
          </w:tcPr>
          <w:p w14:paraId="04EA5E99" w14:textId="77777777" w:rsidR="00074BA8" w:rsidRPr="0012712B" w:rsidRDefault="00074BA8" w:rsidP="00DE2A80">
            <w:pPr>
              <w:pStyle w:val="TAL"/>
              <w:rPr>
                <w:rFonts w:eastAsia="MS Mincho"/>
              </w:rPr>
            </w:pPr>
          </w:p>
        </w:tc>
      </w:tr>
      <w:tr w:rsidR="00074BA8" w:rsidRPr="0012712B" w14:paraId="4866C7C0" w14:textId="77777777" w:rsidTr="00DE2A80">
        <w:trPr>
          <w:cantSplit/>
          <w:jc w:val="center"/>
        </w:trPr>
        <w:tc>
          <w:tcPr>
            <w:tcW w:w="4535" w:type="dxa"/>
          </w:tcPr>
          <w:p w14:paraId="488F4241" w14:textId="77777777" w:rsidR="00074BA8" w:rsidRPr="0012712B" w:rsidRDefault="00074BA8" w:rsidP="00DE2A80">
            <w:pPr>
              <w:pStyle w:val="TAL"/>
              <w:rPr>
                <w:rFonts w:eastAsia="MS Mincho"/>
              </w:rPr>
            </w:pPr>
            <w:r w:rsidRPr="0012712B">
              <w:t xml:space="preserve">  Location Value</w:t>
            </w:r>
          </w:p>
        </w:tc>
        <w:tc>
          <w:tcPr>
            <w:tcW w:w="2267" w:type="dxa"/>
          </w:tcPr>
          <w:p w14:paraId="3AEDA4C9" w14:textId="77777777" w:rsidR="00074BA8" w:rsidRPr="0012712B" w:rsidRDefault="00074BA8" w:rsidP="00DE2A80">
            <w:pPr>
              <w:pStyle w:val="TAL"/>
              <w:rPr>
                <w:rFonts w:eastAsia="MS PGothic"/>
              </w:rPr>
            </w:pPr>
            <w:r w:rsidRPr="0012712B">
              <w:t>Not present or Any allowed value</w:t>
            </w:r>
          </w:p>
        </w:tc>
        <w:tc>
          <w:tcPr>
            <w:tcW w:w="1700" w:type="dxa"/>
          </w:tcPr>
          <w:p w14:paraId="49D77F72" w14:textId="77777777" w:rsidR="00074BA8" w:rsidRPr="0012712B" w:rsidRDefault="00074BA8" w:rsidP="00DE2A80">
            <w:pPr>
              <w:pStyle w:val="TAL"/>
            </w:pPr>
            <w:r w:rsidRPr="0012712B">
              <w:t>See TS 24.380 [10] Table 8.2.3.21-3.</w:t>
            </w:r>
          </w:p>
          <w:p w14:paraId="6B411CBE" w14:textId="77777777" w:rsidR="00074BA8" w:rsidRPr="0012712B" w:rsidRDefault="00074BA8" w:rsidP="00DE2A80">
            <w:pPr>
              <w:pStyle w:val="TAL"/>
              <w:rPr>
                <w:rFonts w:eastAsia="MS PGothic"/>
              </w:rPr>
            </w:pPr>
            <w:r w:rsidRPr="0012712B">
              <w:t>Not present if Location Type is set to "Not provided"</w:t>
            </w:r>
          </w:p>
        </w:tc>
        <w:tc>
          <w:tcPr>
            <w:tcW w:w="1245" w:type="dxa"/>
          </w:tcPr>
          <w:p w14:paraId="3BF8872E" w14:textId="77777777" w:rsidR="00074BA8" w:rsidRPr="0012712B" w:rsidRDefault="00074BA8" w:rsidP="00DE2A80">
            <w:pPr>
              <w:pStyle w:val="TAL"/>
              <w:rPr>
                <w:rFonts w:eastAsia="MS Mincho"/>
              </w:rPr>
            </w:pPr>
          </w:p>
        </w:tc>
      </w:tr>
    </w:tbl>
    <w:p w14:paraId="2A09FB00" w14:textId="77777777" w:rsidR="00074BA8" w:rsidRPr="0012712B" w:rsidRDefault="00074BA8" w:rsidP="00074B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74BA8" w:rsidRPr="0012712B" w14:paraId="286264F5" w14:textId="77777777" w:rsidTr="00DE2A80">
        <w:trPr>
          <w:cantSplit/>
          <w:jc w:val="center"/>
        </w:trPr>
        <w:tc>
          <w:tcPr>
            <w:tcW w:w="3936" w:type="dxa"/>
          </w:tcPr>
          <w:p w14:paraId="5BEEF834" w14:textId="77777777" w:rsidR="00074BA8" w:rsidRPr="0012712B" w:rsidRDefault="00074BA8" w:rsidP="00DE2A80">
            <w:pPr>
              <w:keepNext/>
              <w:keepLines/>
              <w:spacing w:after="0"/>
              <w:jc w:val="center"/>
              <w:rPr>
                <w:rFonts w:ascii="Arial" w:hAnsi="Arial"/>
                <w:b/>
                <w:sz w:val="18"/>
              </w:rPr>
            </w:pPr>
            <w:r w:rsidRPr="0012712B">
              <w:rPr>
                <w:rFonts w:ascii="Arial" w:hAnsi="Arial"/>
                <w:b/>
                <w:sz w:val="18"/>
              </w:rPr>
              <w:t>Condition</w:t>
            </w:r>
          </w:p>
        </w:tc>
        <w:tc>
          <w:tcPr>
            <w:tcW w:w="5811" w:type="dxa"/>
          </w:tcPr>
          <w:p w14:paraId="79B4CE7C" w14:textId="77777777" w:rsidR="00074BA8" w:rsidRPr="0012712B" w:rsidRDefault="00074BA8" w:rsidP="00DE2A80">
            <w:pPr>
              <w:keepNext/>
              <w:keepLines/>
              <w:spacing w:after="0"/>
              <w:jc w:val="center"/>
              <w:rPr>
                <w:rFonts w:ascii="Arial" w:hAnsi="Arial"/>
                <w:b/>
                <w:sz w:val="18"/>
              </w:rPr>
            </w:pPr>
            <w:r w:rsidRPr="0012712B">
              <w:rPr>
                <w:rFonts w:ascii="Arial" w:hAnsi="Arial"/>
                <w:b/>
                <w:sz w:val="18"/>
              </w:rPr>
              <w:t>Explanation</w:t>
            </w:r>
          </w:p>
        </w:tc>
      </w:tr>
      <w:tr w:rsidR="00074BA8" w:rsidRPr="0012712B" w14:paraId="42DF6CB5" w14:textId="77777777" w:rsidTr="00DE2A80">
        <w:trPr>
          <w:cantSplit/>
          <w:jc w:val="center"/>
        </w:trPr>
        <w:tc>
          <w:tcPr>
            <w:tcW w:w="3936" w:type="dxa"/>
          </w:tcPr>
          <w:p w14:paraId="61C7D2DC" w14:textId="77777777" w:rsidR="00074BA8" w:rsidRPr="0012712B" w:rsidRDefault="00074BA8" w:rsidP="00DE2A80">
            <w:pPr>
              <w:keepNext/>
              <w:keepLines/>
              <w:spacing w:after="0"/>
              <w:rPr>
                <w:rFonts w:ascii="Arial" w:hAnsi="Arial"/>
                <w:sz w:val="18"/>
              </w:rPr>
            </w:pPr>
            <w:r w:rsidRPr="0012712B">
              <w:rPr>
                <w:rFonts w:ascii="Arial" w:hAnsi="Arial"/>
                <w:sz w:val="18"/>
              </w:rPr>
              <w:t>REL-15</w:t>
            </w:r>
          </w:p>
        </w:tc>
        <w:tc>
          <w:tcPr>
            <w:tcW w:w="5811" w:type="dxa"/>
          </w:tcPr>
          <w:p w14:paraId="49F1232E" w14:textId="77777777" w:rsidR="00074BA8" w:rsidRPr="0012712B" w:rsidRDefault="00074BA8" w:rsidP="00DE2A80">
            <w:pPr>
              <w:keepNext/>
              <w:keepLines/>
              <w:spacing w:after="0"/>
              <w:rPr>
                <w:rFonts w:ascii="Arial" w:hAnsi="Arial"/>
                <w:sz w:val="18"/>
              </w:rPr>
            </w:pPr>
            <w:r w:rsidRPr="0012712B">
              <w:rPr>
                <w:rFonts w:ascii="Arial" w:hAnsi="Arial"/>
                <w:sz w:val="18"/>
              </w:rPr>
              <w:t>In effect when PICS "PICS FFS" is in effect</w:t>
            </w:r>
          </w:p>
        </w:tc>
      </w:tr>
    </w:tbl>
    <w:p w14:paraId="105A4328" w14:textId="77777777" w:rsidR="00890EFF" w:rsidRPr="0012712B" w:rsidRDefault="00890EFF" w:rsidP="00890EFF"/>
    <w:p w14:paraId="71CF227B" w14:textId="77777777" w:rsidR="00890EFF" w:rsidRPr="0012712B" w:rsidRDefault="00890EFF" w:rsidP="00FD380B">
      <w:pPr>
        <w:pStyle w:val="Heading4"/>
      </w:pPr>
      <w:bookmarkStart w:id="24" w:name="_Toc20909044"/>
      <w:bookmarkStart w:id="25" w:name="_Toc27678183"/>
      <w:bookmarkStart w:id="26" w:name="_Toc36037205"/>
      <w:bookmarkStart w:id="27" w:name="_Toc44398282"/>
      <w:bookmarkStart w:id="28" w:name="_Toc52382468"/>
      <w:bookmarkStart w:id="29" w:name="_Toc60687377"/>
      <w:bookmarkStart w:id="30" w:name="_Toc68726542"/>
      <w:r w:rsidRPr="0012712B">
        <w:t>5.5.6.3</w:t>
      </w:r>
      <w:r w:rsidRPr="0012712B">
        <w:tab/>
        <w:t>Floor Granted</w:t>
      </w:r>
      <w:bookmarkEnd w:id="24"/>
      <w:bookmarkEnd w:id="25"/>
      <w:bookmarkEnd w:id="26"/>
      <w:bookmarkEnd w:id="27"/>
      <w:bookmarkEnd w:id="28"/>
      <w:bookmarkEnd w:id="29"/>
      <w:bookmarkEnd w:id="30"/>
    </w:p>
    <w:p w14:paraId="326AB76E" w14:textId="77777777" w:rsidR="00890EFF" w:rsidRPr="0012712B" w:rsidRDefault="00890EFF" w:rsidP="000B457D">
      <w:pPr>
        <w:pStyle w:val="TH"/>
      </w:pPr>
      <w:r w:rsidRPr="0012712B">
        <w:t>Table 5.5.6.3-1: Floor Granted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0EFF" w:rsidRPr="0012712B" w14:paraId="34483D52" w14:textId="77777777" w:rsidTr="0032116C">
        <w:trPr>
          <w:cantSplit/>
          <w:tblHeader/>
          <w:jc w:val="center"/>
        </w:trPr>
        <w:tc>
          <w:tcPr>
            <w:tcW w:w="9747" w:type="dxa"/>
            <w:gridSpan w:val="4"/>
          </w:tcPr>
          <w:p w14:paraId="430BBC6B" w14:textId="77777777" w:rsidR="00890EFF" w:rsidRPr="0012712B" w:rsidRDefault="00890EFF" w:rsidP="00DC1D09">
            <w:pPr>
              <w:pStyle w:val="TAL"/>
              <w:keepNext w:val="0"/>
              <w:rPr>
                <w:rFonts w:eastAsia="MS Mincho"/>
              </w:rPr>
            </w:pPr>
            <w:r w:rsidRPr="0012712B">
              <w:rPr>
                <w:rFonts w:eastAsia="MS Mincho"/>
              </w:rPr>
              <w:t>Derivation Path: 24.38</w:t>
            </w:r>
            <w:r w:rsidR="009D1F1E" w:rsidRPr="0012712B">
              <w:rPr>
                <w:rFonts w:eastAsia="MS Mincho"/>
              </w:rPr>
              <w:t>0 [1</w:t>
            </w:r>
            <w:r w:rsidRPr="0012712B">
              <w:rPr>
                <w:rFonts w:eastAsia="MS Mincho"/>
              </w:rPr>
              <w:t>0], Table 8.2.5-1.</w:t>
            </w:r>
          </w:p>
        </w:tc>
      </w:tr>
      <w:tr w:rsidR="00890EFF" w:rsidRPr="0012712B" w14:paraId="6215D240" w14:textId="77777777" w:rsidTr="0032116C">
        <w:trPr>
          <w:cantSplit/>
          <w:tblHeader/>
          <w:jc w:val="center"/>
        </w:trPr>
        <w:tc>
          <w:tcPr>
            <w:tcW w:w="4535" w:type="dxa"/>
          </w:tcPr>
          <w:p w14:paraId="52655492" w14:textId="77777777" w:rsidR="00890EFF" w:rsidRPr="0012712B" w:rsidRDefault="00890EFF" w:rsidP="00DC1D09">
            <w:pPr>
              <w:pStyle w:val="TAH"/>
              <w:keepNext w:val="0"/>
              <w:rPr>
                <w:rFonts w:eastAsia="MS Mincho"/>
              </w:rPr>
            </w:pPr>
            <w:r w:rsidRPr="0012712B">
              <w:rPr>
                <w:rFonts w:eastAsia="MS Mincho"/>
              </w:rPr>
              <w:t>Information Element</w:t>
            </w:r>
          </w:p>
        </w:tc>
        <w:tc>
          <w:tcPr>
            <w:tcW w:w="2267" w:type="dxa"/>
          </w:tcPr>
          <w:p w14:paraId="146A4074" w14:textId="77777777" w:rsidR="00890EFF" w:rsidRPr="0012712B" w:rsidRDefault="00890EFF" w:rsidP="00DC1D09">
            <w:pPr>
              <w:pStyle w:val="TAH"/>
              <w:keepNext w:val="0"/>
              <w:rPr>
                <w:rFonts w:eastAsia="MS Mincho"/>
              </w:rPr>
            </w:pPr>
            <w:r w:rsidRPr="0012712B">
              <w:rPr>
                <w:rFonts w:eastAsia="MS Mincho"/>
              </w:rPr>
              <w:t>Value/remark</w:t>
            </w:r>
          </w:p>
        </w:tc>
        <w:tc>
          <w:tcPr>
            <w:tcW w:w="1700" w:type="dxa"/>
          </w:tcPr>
          <w:p w14:paraId="4B376CB2" w14:textId="77777777" w:rsidR="00890EFF" w:rsidRPr="0012712B" w:rsidRDefault="00890EFF" w:rsidP="00DC1D09">
            <w:pPr>
              <w:pStyle w:val="TAH"/>
              <w:keepNext w:val="0"/>
              <w:rPr>
                <w:rFonts w:eastAsia="MS Mincho"/>
              </w:rPr>
            </w:pPr>
            <w:r w:rsidRPr="0012712B">
              <w:rPr>
                <w:rFonts w:eastAsia="MS Mincho"/>
              </w:rPr>
              <w:t>Comment</w:t>
            </w:r>
          </w:p>
        </w:tc>
        <w:tc>
          <w:tcPr>
            <w:tcW w:w="1245" w:type="dxa"/>
          </w:tcPr>
          <w:p w14:paraId="2851B83D" w14:textId="77777777" w:rsidR="00890EFF" w:rsidRPr="0012712B" w:rsidRDefault="00890EFF" w:rsidP="00DC1D09">
            <w:pPr>
              <w:pStyle w:val="TAH"/>
              <w:keepNext w:val="0"/>
              <w:rPr>
                <w:rFonts w:eastAsia="MS Mincho"/>
              </w:rPr>
            </w:pPr>
            <w:r w:rsidRPr="0012712B">
              <w:rPr>
                <w:rFonts w:eastAsia="MS Mincho"/>
              </w:rPr>
              <w:t>Condition</w:t>
            </w:r>
          </w:p>
        </w:tc>
      </w:tr>
      <w:tr w:rsidR="00BF565E" w:rsidRPr="0012712B" w14:paraId="73086B92" w14:textId="77777777" w:rsidTr="0032116C">
        <w:trPr>
          <w:cantSplit/>
          <w:jc w:val="center"/>
        </w:trPr>
        <w:tc>
          <w:tcPr>
            <w:tcW w:w="4535" w:type="dxa"/>
          </w:tcPr>
          <w:p w14:paraId="7A2FD623" w14:textId="77777777" w:rsidR="00BF565E" w:rsidRPr="0012712B" w:rsidRDefault="00BF565E" w:rsidP="00BF565E">
            <w:pPr>
              <w:pStyle w:val="TAL"/>
              <w:keepNext w:val="0"/>
              <w:rPr>
                <w:rFonts w:eastAsia="MS Mincho"/>
              </w:rPr>
            </w:pPr>
            <w:r w:rsidRPr="0012712B">
              <w:rPr>
                <w:rFonts w:eastAsia="MS Mincho"/>
              </w:rPr>
              <w:t>RTCP header</w:t>
            </w:r>
          </w:p>
        </w:tc>
        <w:tc>
          <w:tcPr>
            <w:tcW w:w="2267" w:type="dxa"/>
          </w:tcPr>
          <w:p w14:paraId="1836E458" w14:textId="77777777" w:rsidR="00BF565E" w:rsidRPr="0012712B" w:rsidRDefault="00BF565E" w:rsidP="00BF565E">
            <w:pPr>
              <w:pStyle w:val="TAL"/>
              <w:keepNext w:val="0"/>
            </w:pPr>
          </w:p>
        </w:tc>
        <w:tc>
          <w:tcPr>
            <w:tcW w:w="1700" w:type="dxa"/>
          </w:tcPr>
          <w:p w14:paraId="0CE2BF8A" w14:textId="77777777" w:rsidR="00BF565E" w:rsidRPr="0012712B" w:rsidRDefault="00BF565E" w:rsidP="00BF565E">
            <w:pPr>
              <w:pStyle w:val="TAL"/>
              <w:keepNext w:val="0"/>
              <w:rPr>
                <w:rFonts w:eastAsia="MS PGothic"/>
              </w:rPr>
            </w:pPr>
          </w:p>
        </w:tc>
        <w:tc>
          <w:tcPr>
            <w:tcW w:w="1245" w:type="dxa"/>
          </w:tcPr>
          <w:p w14:paraId="71DAD41E" w14:textId="77777777" w:rsidR="00BF565E" w:rsidRPr="0012712B" w:rsidRDefault="00BF565E" w:rsidP="00BF565E">
            <w:pPr>
              <w:pStyle w:val="TAL"/>
              <w:keepNext w:val="0"/>
              <w:rPr>
                <w:rFonts w:eastAsia="MS Mincho"/>
              </w:rPr>
            </w:pPr>
          </w:p>
        </w:tc>
      </w:tr>
      <w:tr w:rsidR="00BF565E" w:rsidRPr="0012712B" w14:paraId="0EAF916A" w14:textId="77777777" w:rsidTr="0032116C">
        <w:trPr>
          <w:cantSplit/>
          <w:jc w:val="center"/>
        </w:trPr>
        <w:tc>
          <w:tcPr>
            <w:tcW w:w="4535" w:type="dxa"/>
          </w:tcPr>
          <w:p w14:paraId="2513B6CD" w14:textId="77777777" w:rsidR="00BF565E" w:rsidRPr="0012712B" w:rsidRDefault="00BF565E" w:rsidP="00BF565E">
            <w:pPr>
              <w:pStyle w:val="TAL"/>
              <w:keepNext w:val="0"/>
              <w:rPr>
                <w:rFonts w:eastAsia="MS Mincho"/>
              </w:rPr>
            </w:pPr>
            <w:r w:rsidRPr="0012712B">
              <w:rPr>
                <w:rFonts w:eastAsia="MS Mincho"/>
              </w:rPr>
              <w:t xml:space="preserve">  Subtype</w:t>
            </w:r>
          </w:p>
        </w:tc>
        <w:tc>
          <w:tcPr>
            <w:tcW w:w="2267" w:type="dxa"/>
          </w:tcPr>
          <w:p w14:paraId="0058AC92" w14:textId="77777777" w:rsidR="00BF565E" w:rsidRPr="0012712B" w:rsidRDefault="00BF565E" w:rsidP="00BF565E">
            <w:pPr>
              <w:pStyle w:val="TAL"/>
              <w:keepNext w:val="0"/>
            </w:pPr>
            <w:r w:rsidRPr="0012712B">
              <w:t>10001</w:t>
            </w:r>
          </w:p>
        </w:tc>
        <w:tc>
          <w:tcPr>
            <w:tcW w:w="1700" w:type="dxa"/>
          </w:tcPr>
          <w:p w14:paraId="64E10533" w14:textId="77777777" w:rsidR="00BF565E" w:rsidRPr="0012712B" w:rsidRDefault="00BF565E" w:rsidP="00BF565E">
            <w:pPr>
              <w:pStyle w:val="TAL"/>
              <w:keepNext w:val="0"/>
              <w:rPr>
                <w:rFonts w:eastAsia="MS PGothic"/>
              </w:rPr>
            </w:pPr>
            <w:r w:rsidRPr="0012712B">
              <w:rPr>
                <w:rFonts w:eastAsia="MS PGothic"/>
              </w:rPr>
              <w:t>Floor Granted with acknowledgment required</w:t>
            </w:r>
          </w:p>
        </w:tc>
        <w:tc>
          <w:tcPr>
            <w:tcW w:w="1245" w:type="dxa"/>
          </w:tcPr>
          <w:p w14:paraId="27915D28" w14:textId="77777777" w:rsidR="00BF565E" w:rsidRPr="0012712B" w:rsidRDefault="00BF565E" w:rsidP="00BF565E">
            <w:pPr>
              <w:pStyle w:val="TAL"/>
              <w:keepNext w:val="0"/>
              <w:rPr>
                <w:rFonts w:eastAsia="MS Mincho"/>
              </w:rPr>
            </w:pPr>
          </w:p>
        </w:tc>
      </w:tr>
      <w:tr w:rsidR="00890EFF" w:rsidRPr="0012712B" w14:paraId="0F6697D8" w14:textId="77777777" w:rsidTr="0032116C">
        <w:trPr>
          <w:cantSplit/>
          <w:jc w:val="center"/>
        </w:trPr>
        <w:tc>
          <w:tcPr>
            <w:tcW w:w="4535" w:type="dxa"/>
          </w:tcPr>
          <w:p w14:paraId="006A46BC" w14:textId="77777777" w:rsidR="00890EFF" w:rsidRPr="0012712B" w:rsidRDefault="00BF565E" w:rsidP="00DC1D09">
            <w:pPr>
              <w:pStyle w:val="TAL"/>
              <w:keepNext w:val="0"/>
              <w:rPr>
                <w:rFonts w:eastAsia="MS Mincho"/>
              </w:rPr>
            </w:pPr>
            <w:r w:rsidRPr="0012712B">
              <w:rPr>
                <w:rFonts w:eastAsia="MS Mincho"/>
              </w:rPr>
              <w:t xml:space="preserve">  </w:t>
            </w:r>
            <w:r w:rsidR="00890EFF" w:rsidRPr="0012712B">
              <w:rPr>
                <w:rFonts w:eastAsia="MS Mincho"/>
              </w:rPr>
              <w:t>SSRC</w:t>
            </w:r>
          </w:p>
        </w:tc>
        <w:tc>
          <w:tcPr>
            <w:tcW w:w="2267" w:type="dxa"/>
          </w:tcPr>
          <w:p w14:paraId="082848C2" w14:textId="77777777" w:rsidR="00890EFF" w:rsidRPr="0012712B" w:rsidRDefault="009478C1" w:rsidP="00DC1D09">
            <w:pPr>
              <w:pStyle w:val="TAL"/>
              <w:keepNext w:val="0"/>
              <w:rPr>
                <w:rFonts w:eastAsia="MS PGothic"/>
              </w:rPr>
            </w:pPr>
            <w:r w:rsidRPr="0012712B">
              <w:t>The SSRC of the message sender</w:t>
            </w:r>
          </w:p>
        </w:tc>
        <w:tc>
          <w:tcPr>
            <w:tcW w:w="1700" w:type="dxa"/>
          </w:tcPr>
          <w:p w14:paraId="0C7BDF45" w14:textId="77777777" w:rsidR="00890EFF" w:rsidRPr="0012712B" w:rsidRDefault="00890EFF" w:rsidP="00DC1D09">
            <w:pPr>
              <w:pStyle w:val="TAL"/>
              <w:keepNext w:val="0"/>
              <w:rPr>
                <w:rFonts w:eastAsia="MS PGothic"/>
              </w:rPr>
            </w:pPr>
            <w:r w:rsidRPr="0012712B">
              <w:rPr>
                <w:rFonts w:eastAsia="MS PGothic"/>
              </w:rPr>
              <w:t>The SSRC of the floor control server</w:t>
            </w:r>
            <w:r w:rsidR="009478C1" w:rsidRPr="0012712B">
              <w:rPr>
                <w:rFonts w:eastAsia="MS PGothic"/>
              </w:rPr>
              <w:t xml:space="preserve"> </w:t>
            </w:r>
            <w:r w:rsidR="009478C1" w:rsidRPr="0012712B">
              <w:t>for on-network and floor arbitrator for off-network</w:t>
            </w:r>
            <w:r w:rsidRPr="0012712B">
              <w:rPr>
                <w:rFonts w:eastAsia="MS PGothic"/>
              </w:rPr>
              <w:t>.</w:t>
            </w:r>
          </w:p>
          <w:p w14:paraId="0731202A" w14:textId="77777777" w:rsidR="00890EFF" w:rsidRPr="0012712B" w:rsidRDefault="009478C1" w:rsidP="009478C1">
            <w:pPr>
              <w:pStyle w:val="TAL"/>
              <w:keepNext w:val="0"/>
              <w:rPr>
                <w:rFonts w:eastAsia="MS PGothic"/>
              </w:rPr>
            </w:pPr>
            <w:r w:rsidRPr="0012712B">
              <w:rPr>
                <w:rFonts w:eastAsia="MS PGothic"/>
              </w:rPr>
              <w:t xml:space="preserve">Notation in accordance with </w:t>
            </w:r>
            <w:r w:rsidR="0032116C" w:rsidRPr="0012712B">
              <w:rPr>
                <w:rFonts w:eastAsia="MS PGothic"/>
              </w:rPr>
              <w:t>clause </w:t>
            </w:r>
            <w:r w:rsidR="006D519A" w:rsidRPr="0012712B">
              <w:t>5</w:t>
            </w:r>
            <w:r w:rsidRPr="0012712B">
              <w:t xml:space="preserve">.5.6.1. </w:t>
            </w:r>
            <w:r w:rsidRPr="0012712B">
              <w:rPr>
                <w:rFonts w:eastAsia="MS PGothic"/>
              </w:rPr>
              <w:t>Coded as specified in IETF RFC 355</w:t>
            </w:r>
            <w:r w:rsidR="009D1F1E" w:rsidRPr="0012712B">
              <w:rPr>
                <w:rFonts w:eastAsia="MS PGothic"/>
              </w:rPr>
              <w:t>0 [7</w:t>
            </w:r>
            <w:r w:rsidRPr="0012712B">
              <w:rPr>
                <w:rFonts w:eastAsia="MS PGothic"/>
              </w:rPr>
              <w:t>6].</w:t>
            </w:r>
          </w:p>
        </w:tc>
        <w:tc>
          <w:tcPr>
            <w:tcW w:w="1245" w:type="dxa"/>
          </w:tcPr>
          <w:p w14:paraId="02ABAF09" w14:textId="77777777" w:rsidR="00890EFF" w:rsidRPr="0012712B" w:rsidRDefault="00890EFF" w:rsidP="00DC1D09">
            <w:pPr>
              <w:pStyle w:val="TAL"/>
              <w:keepNext w:val="0"/>
              <w:rPr>
                <w:rFonts w:eastAsia="MS Mincho"/>
              </w:rPr>
            </w:pPr>
          </w:p>
        </w:tc>
      </w:tr>
      <w:tr w:rsidR="00890EFF" w:rsidRPr="0012712B" w14:paraId="53495749" w14:textId="77777777" w:rsidTr="0032116C">
        <w:trPr>
          <w:cantSplit/>
          <w:jc w:val="center"/>
        </w:trPr>
        <w:tc>
          <w:tcPr>
            <w:tcW w:w="4535" w:type="dxa"/>
          </w:tcPr>
          <w:p w14:paraId="6DDBF1B4" w14:textId="77777777" w:rsidR="00890EFF" w:rsidRPr="0012712B" w:rsidRDefault="00BF565E" w:rsidP="00DC1D09">
            <w:pPr>
              <w:pStyle w:val="TAL"/>
              <w:keepNext w:val="0"/>
              <w:rPr>
                <w:rFonts w:eastAsia="MS Mincho"/>
              </w:rPr>
            </w:pPr>
            <w:r w:rsidRPr="0012712B">
              <w:rPr>
                <w:rFonts w:eastAsia="MS Mincho"/>
              </w:rPr>
              <w:t xml:space="preserve">  </w:t>
            </w:r>
            <w:r w:rsidR="00890EFF" w:rsidRPr="0012712B">
              <w:rPr>
                <w:rFonts w:eastAsia="MS Mincho"/>
              </w:rPr>
              <w:t>name</w:t>
            </w:r>
          </w:p>
        </w:tc>
        <w:tc>
          <w:tcPr>
            <w:tcW w:w="2267" w:type="dxa"/>
          </w:tcPr>
          <w:p w14:paraId="29D47061" w14:textId="77777777" w:rsidR="00890EFF" w:rsidRPr="0012712B" w:rsidRDefault="00890EFF" w:rsidP="00DC1D09">
            <w:pPr>
              <w:pStyle w:val="TAL"/>
              <w:keepNext w:val="0"/>
              <w:rPr>
                <w:rFonts w:eastAsia="MS PGothic"/>
              </w:rPr>
            </w:pPr>
            <w:r w:rsidRPr="0012712B">
              <w:rPr>
                <w:rFonts w:eastAsia="MS Mincho"/>
              </w:rPr>
              <w:t>MCPT</w:t>
            </w:r>
          </w:p>
        </w:tc>
        <w:tc>
          <w:tcPr>
            <w:tcW w:w="1700" w:type="dxa"/>
          </w:tcPr>
          <w:p w14:paraId="55E7FD59" w14:textId="77777777" w:rsidR="00890EFF" w:rsidRPr="0012712B" w:rsidRDefault="00890EFF" w:rsidP="00DC1D09">
            <w:pPr>
              <w:pStyle w:val="TAL"/>
              <w:keepNext w:val="0"/>
              <w:rPr>
                <w:rFonts w:eastAsia="MS PGothic"/>
              </w:rPr>
            </w:pPr>
          </w:p>
        </w:tc>
        <w:tc>
          <w:tcPr>
            <w:tcW w:w="1245" w:type="dxa"/>
          </w:tcPr>
          <w:p w14:paraId="3FEF1D71" w14:textId="77777777" w:rsidR="00890EFF" w:rsidRPr="0012712B" w:rsidRDefault="00890EFF" w:rsidP="00DC1D09">
            <w:pPr>
              <w:pStyle w:val="TAL"/>
              <w:keepNext w:val="0"/>
              <w:rPr>
                <w:rFonts w:eastAsia="MS Mincho"/>
              </w:rPr>
            </w:pPr>
          </w:p>
        </w:tc>
      </w:tr>
      <w:tr w:rsidR="00890EFF" w:rsidRPr="0012712B" w14:paraId="3A1B0659" w14:textId="77777777" w:rsidTr="0032116C">
        <w:trPr>
          <w:cantSplit/>
          <w:jc w:val="center"/>
        </w:trPr>
        <w:tc>
          <w:tcPr>
            <w:tcW w:w="4535" w:type="dxa"/>
          </w:tcPr>
          <w:p w14:paraId="3FA66030" w14:textId="77777777" w:rsidR="00890EFF" w:rsidRPr="0012712B" w:rsidRDefault="00890EFF" w:rsidP="00DC1D09">
            <w:pPr>
              <w:pStyle w:val="TAL"/>
              <w:keepNext w:val="0"/>
              <w:rPr>
                <w:rFonts w:eastAsia="MS Mincho"/>
              </w:rPr>
            </w:pPr>
            <w:r w:rsidRPr="0012712B">
              <w:rPr>
                <w:rFonts w:eastAsia="MS Mincho"/>
              </w:rPr>
              <w:t>Duration</w:t>
            </w:r>
          </w:p>
        </w:tc>
        <w:tc>
          <w:tcPr>
            <w:tcW w:w="2267" w:type="dxa"/>
          </w:tcPr>
          <w:p w14:paraId="6CC4F504" w14:textId="77777777" w:rsidR="00890EFF" w:rsidRPr="0012712B" w:rsidRDefault="00890EFF" w:rsidP="00DC1D09">
            <w:pPr>
              <w:pStyle w:val="TAL"/>
              <w:keepNext w:val="0"/>
              <w:rPr>
                <w:rFonts w:eastAsia="MS Mincho"/>
              </w:rPr>
            </w:pPr>
          </w:p>
        </w:tc>
        <w:tc>
          <w:tcPr>
            <w:tcW w:w="1700" w:type="dxa"/>
          </w:tcPr>
          <w:p w14:paraId="5AF883A7" w14:textId="77777777" w:rsidR="00890EFF" w:rsidRPr="0012712B" w:rsidRDefault="00890EFF" w:rsidP="00DC1D09">
            <w:pPr>
              <w:pStyle w:val="TAL"/>
              <w:keepNext w:val="0"/>
              <w:rPr>
                <w:rFonts w:eastAsia="MS PGothic"/>
              </w:rPr>
            </w:pPr>
          </w:p>
        </w:tc>
        <w:tc>
          <w:tcPr>
            <w:tcW w:w="1245" w:type="dxa"/>
          </w:tcPr>
          <w:p w14:paraId="0ADF7869" w14:textId="77777777" w:rsidR="00890EFF" w:rsidRPr="0012712B" w:rsidRDefault="00890EFF" w:rsidP="00DC1D09">
            <w:pPr>
              <w:pStyle w:val="TAL"/>
              <w:keepNext w:val="0"/>
              <w:rPr>
                <w:rFonts w:eastAsia="MS Mincho"/>
              </w:rPr>
            </w:pPr>
          </w:p>
        </w:tc>
      </w:tr>
      <w:tr w:rsidR="00890EFF" w:rsidRPr="0012712B" w14:paraId="404255CB" w14:textId="77777777" w:rsidTr="0032116C">
        <w:trPr>
          <w:cantSplit/>
          <w:jc w:val="center"/>
        </w:trPr>
        <w:tc>
          <w:tcPr>
            <w:tcW w:w="4535" w:type="dxa"/>
          </w:tcPr>
          <w:p w14:paraId="39CF52A2" w14:textId="77777777" w:rsidR="00890EFF" w:rsidRPr="0012712B" w:rsidRDefault="00890EFF" w:rsidP="00DC1D09">
            <w:pPr>
              <w:pStyle w:val="TAL"/>
              <w:keepNext w:val="0"/>
              <w:rPr>
                <w:rFonts w:eastAsia="MS Mincho"/>
              </w:rPr>
            </w:pPr>
            <w:r w:rsidRPr="0012712B">
              <w:rPr>
                <w:rFonts w:eastAsia="MS Mincho"/>
              </w:rPr>
              <w:t xml:space="preserve">  Duration</w:t>
            </w:r>
          </w:p>
        </w:tc>
        <w:tc>
          <w:tcPr>
            <w:tcW w:w="2267" w:type="dxa"/>
          </w:tcPr>
          <w:p w14:paraId="61A1E392" w14:textId="77777777" w:rsidR="00890EFF" w:rsidRPr="0012712B" w:rsidRDefault="00890EFF" w:rsidP="00DC1D09">
            <w:pPr>
              <w:pStyle w:val="TAL"/>
              <w:keepNext w:val="0"/>
              <w:rPr>
                <w:rFonts w:eastAsia="MS Mincho"/>
              </w:rPr>
            </w:pPr>
            <w:r w:rsidRPr="0012712B">
              <w:rPr>
                <w:rFonts w:eastAsia="MS Mincho"/>
              </w:rPr>
              <w:t>"00000000 10000000"</w:t>
            </w:r>
          </w:p>
        </w:tc>
        <w:tc>
          <w:tcPr>
            <w:tcW w:w="1700" w:type="dxa"/>
          </w:tcPr>
          <w:p w14:paraId="1AA44643" w14:textId="77777777" w:rsidR="00890EFF" w:rsidRPr="0012712B" w:rsidRDefault="00890EFF" w:rsidP="00DC1D09">
            <w:pPr>
              <w:pStyle w:val="TAL"/>
              <w:keepNext w:val="0"/>
              <w:rPr>
                <w:rFonts w:eastAsia="MS PGothic"/>
              </w:rPr>
            </w:pPr>
            <w:r w:rsidRPr="0012712B">
              <w:rPr>
                <w:rFonts w:eastAsia="MS PGothic"/>
              </w:rPr>
              <w:t>128 sec (an arbitrary value)</w:t>
            </w:r>
          </w:p>
        </w:tc>
        <w:tc>
          <w:tcPr>
            <w:tcW w:w="1245" w:type="dxa"/>
          </w:tcPr>
          <w:p w14:paraId="2B28333C" w14:textId="77777777" w:rsidR="00890EFF" w:rsidRPr="0012712B" w:rsidRDefault="00890EFF" w:rsidP="00DC1D09">
            <w:pPr>
              <w:pStyle w:val="TAL"/>
              <w:keepNext w:val="0"/>
              <w:rPr>
                <w:rFonts w:eastAsia="MS Mincho"/>
              </w:rPr>
            </w:pPr>
          </w:p>
        </w:tc>
      </w:tr>
      <w:tr w:rsidR="00890EFF" w:rsidRPr="0012712B" w14:paraId="6EF46EF2" w14:textId="77777777" w:rsidTr="0032116C">
        <w:trPr>
          <w:cantSplit/>
          <w:jc w:val="center"/>
        </w:trPr>
        <w:tc>
          <w:tcPr>
            <w:tcW w:w="4535" w:type="dxa"/>
          </w:tcPr>
          <w:p w14:paraId="4BE23426" w14:textId="77777777" w:rsidR="00890EFF" w:rsidRPr="0012712B" w:rsidRDefault="00890EFF" w:rsidP="00DC1D09">
            <w:pPr>
              <w:pStyle w:val="TAL"/>
              <w:keepNext w:val="0"/>
              <w:rPr>
                <w:rFonts w:eastAsia="MS Mincho"/>
              </w:rPr>
            </w:pPr>
            <w:r w:rsidRPr="0012712B">
              <w:rPr>
                <w:rFonts w:eastAsia="MS Mincho"/>
              </w:rPr>
              <w:t>SSRC of granted floor participant</w:t>
            </w:r>
          </w:p>
        </w:tc>
        <w:tc>
          <w:tcPr>
            <w:tcW w:w="2267" w:type="dxa"/>
          </w:tcPr>
          <w:p w14:paraId="3FF762C2" w14:textId="77777777" w:rsidR="00890EFF" w:rsidRPr="0012712B" w:rsidRDefault="009478C1" w:rsidP="00DC1D09">
            <w:pPr>
              <w:pStyle w:val="TAL"/>
              <w:keepNext w:val="0"/>
              <w:rPr>
                <w:rFonts w:eastAsia="MS Mincho"/>
              </w:rPr>
            </w:pPr>
            <w:r w:rsidRPr="0012712B">
              <w:t>The SSRC of the intended recipient of the message</w:t>
            </w:r>
          </w:p>
        </w:tc>
        <w:tc>
          <w:tcPr>
            <w:tcW w:w="1700" w:type="dxa"/>
          </w:tcPr>
          <w:p w14:paraId="109474DC" w14:textId="77777777" w:rsidR="00890EFF" w:rsidRPr="0012712B" w:rsidRDefault="009478C1" w:rsidP="00DC1D09">
            <w:pPr>
              <w:pStyle w:val="TAL"/>
              <w:keepNext w:val="0"/>
              <w:rPr>
                <w:rFonts w:eastAsia="MS PGothic"/>
              </w:rPr>
            </w:pPr>
            <w:r w:rsidRPr="0012712B">
              <w:rPr>
                <w:rFonts w:eastAsia="MS PGothic"/>
              </w:rPr>
              <w:t xml:space="preserve">Notation in accordance with </w:t>
            </w:r>
            <w:r w:rsidR="0032116C" w:rsidRPr="0012712B">
              <w:rPr>
                <w:rFonts w:eastAsia="MS PGothic"/>
              </w:rPr>
              <w:t>clause </w:t>
            </w:r>
            <w:r w:rsidR="006D519A" w:rsidRPr="0012712B">
              <w:t>5</w:t>
            </w:r>
            <w:r w:rsidRPr="0012712B">
              <w:t xml:space="preserve">.5.6.1. </w:t>
            </w:r>
            <w:r w:rsidRPr="0012712B">
              <w:rPr>
                <w:rFonts w:eastAsia="MS PGothic"/>
              </w:rPr>
              <w:t>Coded as specified in IETF RFC 355</w:t>
            </w:r>
            <w:r w:rsidR="009D1F1E" w:rsidRPr="0012712B">
              <w:rPr>
                <w:rFonts w:eastAsia="MS PGothic"/>
              </w:rPr>
              <w:t>0 [7</w:t>
            </w:r>
            <w:r w:rsidRPr="0012712B">
              <w:rPr>
                <w:rFonts w:eastAsia="MS PGothic"/>
              </w:rPr>
              <w:t>6].</w:t>
            </w:r>
          </w:p>
        </w:tc>
        <w:tc>
          <w:tcPr>
            <w:tcW w:w="1245" w:type="dxa"/>
          </w:tcPr>
          <w:p w14:paraId="2A53E13B" w14:textId="77777777" w:rsidR="00890EFF" w:rsidRPr="0012712B" w:rsidRDefault="00890EFF" w:rsidP="00DC1D09">
            <w:pPr>
              <w:pStyle w:val="TAL"/>
              <w:keepNext w:val="0"/>
              <w:rPr>
                <w:rFonts w:eastAsia="MS Mincho"/>
              </w:rPr>
            </w:pPr>
          </w:p>
        </w:tc>
      </w:tr>
      <w:tr w:rsidR="00890EFF" w:rsidRPr="0012712B" w14:paraId="5F1FDDE9" w14:textId="77777777" w:rsidTr="0032116C">
        <w:trPr>
          <w:cantSplit/>
          <w:jc w:val="center"/>
        </w:trPr>
        <w:tc>
          <w:tcPr>
            <w:tcW w:w="4535" w:type="dxa"/>
          </w:tcPr>
          <w:p w14:paraId="325123F0" w14:textId="77777777" w:rsidR="00890EFF" w:rsidRPr="0012712B" w:rsidRDefault="00890EFF" w:rsidP="00DC1D09">
            <w:pPr>
              <w:pStyle w:val="TAL"/>
              <w:keepNext w:val="0"/>
              <w:rPr>
                <w:rFonts w:eastAsia="MS Mincho"/>
              </w:rPr>
            </w:pPr>
            <w:r w:rsidRPr="0012712B">
              <w:rPr>
                <w:rFonts w:eastAsia="MS Mincho"/>
              </w:rPr>
              <w:t>Floor priority</w:t>
            </w:r>
          </w:p>
        </w:tc>
        <w:tc>
          <w:tcPr>
            <w:tcW w:w="2267" w:type="dxa"/>
          </w:tcPr>
          <w:p w14:paraId="6DDC88EC" w14:textId="77777777" w:rsidR="00890EFF" w:rsidRPr="0012712B" w:rsidRDefault="00890EFF" w:rsidP="00DC1D09">
            <w:pPr>
              <w:pStyle w:val="TAL"/>
              <w:keepNext w:val="0"/>
              <w:rPr>
                <w:rFonts w:eastAsia="MS Mincho"/>
              </w:rPr>
            </w:pPr>
            <w:r w:rsidRPr="0012712B">
              <w:rPr>
                <w:rFonts w:eastAsia="MS PGothic"/>
              </w:rPr>
              <w:t>Not present</w:t>
            </w:r>
          </w:p>
        </w:tc>
        <w:tc>
          <w:tcPr>
            <w:tcW w:w="1700" w:type="dxa"/>
          </w:tcPr>
          <w:p w14:paraId="407DC4AA" w14:textId="77777777" w:rsidR="00890EFF" w:rsidRPr="0012712B" w:rsidRDefault="00890EFF" w:rsidP="00DC1D09">
            <w:pPr>
              <w:pStyle w:val="TAL"/>
              <w:keepNext w:val="0"/>
              <w:rPr>
                <w:rFonts w:eastAsia="MS PGothic"/>
              </w:rPr>
            </w:pPr>
            <w:r w:rsidRPr="0012712B">
              <w:rPr>
                <w:rFonts w:eastAsia="MS PGothic"/>
              </w:rPr>
              <w:t>If the Floor Priority field is not included in the message the default priority (='0') is used as the Floor Priority value</w:t>
            </w:r>
          </w:p>
        </w:tc>
        <w:tc>
          <w:tcPr>
            <w:tcW w:w="1245" w:type="dxa"/>
          </w:tcPr>
          <w:p w14:paraId="33EE7C35" w14:textId="77777777" w:rsidR="00890EFF" w:rsidRPr="0012712B" w:rsidRDefault="00890EFF" w:rsidP="00DC1D09">
            <w:pPr>
              <w:pStyle w:val="TAL"/>
              <w:keepNext w:val="0"/>
              <w:rPr>
                <w:rFonts w:eastAsia="MS Mincho"/>
              </w:rPr>
            </w:pPr>
          </w:p>
        </w:tc>
      </w:tr>
      <w:tr w:rsidR="00890EFF" w:rsidRPr="0012712B" w14:paraId="56757EB5" w14:textId="77777777" w:rsidTr="0032116C">
        <w:trPr>
          <w:cantSplit/>
          <w:jc w:val="center"/>
        </w:trPr>
        <w:tc>
          <w:tcPr>
            <w:tcW w:w="4535" w:type="dxa"/>
            <w:tcBorders>
              <w:bottom w:val="single" w:sz="4" w:space="0" w:color="auto"/>
            </w:tcBorders>
          </w:tcPr>
          <w:p w14:paraId="6491199F" w14:textId="77777777" w:rsidR="00890EFF" w:rsidRPr="0012712B" w:rsidRDefault="00890EFF" w:rsidP="00DC1D09">
            <w:pPr>
              <w:pStyle w:val="TAL"/>
              <w:keepNext w:val="0"/>
              <w:rPr>
                <w:rFonts w:eastAsia="MS Mincho"/>
              </w:rPr>
            </w:pPr>
            <w:r w:rsidRPr="0012712B">
              <w:rPr>
                <w:rFonts w:eastAsia="MS Mincho"/>
              </w:rPr>
              <w:lastRenderedPageBreak/>
              <w:t>User ID</w:t>
            </w:r>
          </w:p>
        </w:tc>
        <w:tc>
          <w:tcPr>
            <w:tcW w:w="2267" w:type="dxa"/>
          </w:tcPr>
          <w:p w14:paraId="2D90CAC5" w14:textId="77777777" w:rsidR="00890EFF" w:rsidRPr="0012712B" w:rsidRDefault="00890EFF" w:rsidP="00DC1D09">
            <w:pPr>
              <w:pStyle w:val="TAL"/>
              <w:keepNext w:val="0"/>
              <w:rPr>
                <w:rFonts w:eastAsia="MS PGothic"/>
              </w:rPr>
            </w:pPr>
            <w:r w:rsidRPr="0012712B">
              <w:rPr>
                <w:rFonts w:eastAsia="MS PGothic"/>
              </w:rPr>
              <w:t>Not present</w:t>
            </w:r>
          </w:p>
        </w:tc>
        <w:tc>
          <w:tcPr>
            <w:tcW w:w="1700" w:type="dxa"/>
          </w:tcPr>
          <w:p w14:paraId="26BFB186" w14:textId="77777777" w:rsidR="00890EFF" w:rsidRPr="0012712B" w:rsidRDefault="00890EFF" w:rsidP="00DC1D09">
            <w:pPr>
              <w:pStyle w:val="TAL"/>
              <w:keepNext w:val="0"/>
              <w:rPr>
                <w:rFonts w:eastAsia="MS PGothic"/>
              </w:rPr>
            </w:pPr>
          </w:p>
        </w:tc>
        <w:tc>
          <w:tcPr>
            <w:tcW w:w="1245" w:type="dxa"/>
          </w:tcPr>
          <w:p w14:paraId="230A1FDF" w14:textId="77777777" w:rsidR="00890EFF" w:rsidRPr="0012712B" w:rsidRDefault="00890EFF" w:rsidP="00DC1D09">
            <w:pPr>
              <w:pStyle w:val="TAL"/>
              <w:keepNext w:val="0"/>
              <w:rPr>
                <w:rFonts w:eastAsia="MS Mincho"/>
              </w:rPr>
            </w:pPr>
            <w:r w:rsidRPr="0012712B">
              <w:rPr>
                <w:rFonts w:eastAsia="MS Mincho"/>
              </w:rPr>
              <w:t>ON-NETWORK</w:t>
            </w:r>
          </w:p>
        </w:tc>
      </w:tr>
      <w:tr w:rsidR="00890EFF" w:rsidRPr="0012712B" w14:paraId="55A55947" w14:textId="77777777" w:rsidTr="0032116C">
        <w:trPr>
          <w:cantSplit/>
          <w:jc w:val="center"/>
        </w:trPr>
        <w:tc>
          <w:tcPr>
            <w:tcW w:w="4535" w:type="dxa"/>
            <w:tcBorders>
              <w:bottom w:val="single" w:sz="4" w:space="0" w:color="auto"/>
            </w:tcBorders>
          </w:tcPr>
          <w:p w14:paraId="748AD7A4" w14:textId="77777777" w:rsidR="00890EFF" w:rsidRPr="0012712B" w:rsidRDefault="00890EFF" w:rsidP="00DC1D09">
            <w:pPr>
              <w:pStyle w:val="TAL"/>
              <w:keepNext w:val="0"/>
              <w:rPr>
                <w:rFonts w:eastAsia="MS Mincho"/>
              </w:rPr>
            </w:pPr>
            <w:r w:rsidRPr="0012712B">
              <w:rPr>
                <w:rFonts w:eastAsia="MS Mincho"/>
              </w:rPr>
              <w:t>User ID</w:t>
            </w:r>
          </w:p>
        </w:tc>
        <w:tc>
          <w:tcPr>
            <w:tcW w:w="2267" w:type="dxa"/>
          </w:tcPr>
          <w:p w14:paraId="0D7FB261" w14:textId="77777777" w:rsidR="00890EFF" w:rsidRPr="0012712B" w:rsidRDefault="00890EFF" w:rsidP="00DC1D09">
            <w:pPr>
              <w:pStyle w:val="TAL"/>
              <w:keepNext w:val="0"/>
              <w:rPr>
                <w:rFonts w:eastAsia="MS PGothic"/>
              </w:rPr>
            </w:pPr>
          </w:p>
        </w:tc>
        <w:tc>
          <w:tcPr>
            <w:tcW w:w="1700" w:type="dxa"/>
          </w:tcPr>
          <w:p w14:paraId="76EAFA31" w14:textId="77777777" w:rsidR="00890EFF" w:rsidRPr="0012712B" w:rsidRDefault="00890EFF" w:rsidP="00DC1D09">
            <w:pPr>
              <w:pStyle w:val="TAL"/>
              <w:keepNext w:val="0"/>
              <w:rPr>
                <w:rFonts w:eastAsia="MS PGothic"/>
              </w:rPr>
            </w:pPr>
          </w:p>
        </w:tc>
        <w:tc>
          <w:tcPr>
            <w:tcW w:w="1245" w:type="dxa"/>
          </w:tcPr>
          <w:p w14:paraId="2F8D2A87" w14:textId="77777777" w:rsidR="00890EFF" w:rsidRPr="0012712B" w:rsidRDefault="00890EFF" w:rsidP="00DC1D09">
            <w:pPr>
              <w:pStyle w:val="TAL"/>
              <w:keepNext w:val="0"/>
              <w:rPr>
                <w:rFonts w:eastAsia="MS Mincho"/>
              </w:rPr>
            </w:pPr>
            <w:r w:rsidRPr="0012712B">
              <w:rPr>
                <w:rFonts w:eastAsia="MS Mincho"/>
              </w:rPr>
              <w:t>OFF-NETWORK</w:t>
            </w:r>
          </w:p>
        </w:tc>
      </w:tr>
      <w:tr w:rsidR="00890EFF" w:rsidRPr="0012712B" w14:paraId="0F9FB93E" w14:textId="77777777" w:rsidTr="0032116C">
        <w:trPr>
          <w:cantSplit/>
          <w:jc w:val="center"/>
        </w:trPr>
        <w:tc>
          <w:tcPr>
            <w:tcW w:w="4535" w:type="dxa"/>
            <w:tcBorders>
              <w:top w:val="single" w:sz="4" w:space="0" w:color="auto"/>
            </w:tcBorders>
          </w:tcPr>
          <w:p w14:paraId="435EE9A3" w14:textId="77777777" w:rsidR="00890EFF" w:rsidRPr="0012712B" w:rsidRDefault="00890EFF" w:rsidP="00DC1D09">
            <w:pPr>
              <w:pStyle w:val="TAL"/>
              <w:keepNext w:val="0"/>
              <w:rPr>
                <w:rFonts w:eastAsia="MS Mincho"/>
              </w:rPr>
            </w:pPr>
            <w:r w:rsidRPr="0012712B">
              <w:rPr>
                <w:rFonts w:eastAsia="MS Mincho"/>
              </w:rPr>
              <w:t xml:space="preserve">  User ID</w:t>
            </w:r>
          </w:p>
        </w:tc>
        <w:tc>
          <w:tcPr>
            <w:tcW w:w="2267" w:type="dxa"/>
          </w:tcPr>
          <w:p w14:paraId="2B35DAD2" w14:textId="77777777" w:rsidR="00890EFF" w:rsidRPr="0012712B" w:rsidRDefault="00D63002" w:rsidP="00DC1D09">
            <w:pPr>
              <w:pStyle w:val="TAL"/>
              <w:keepNext w:val="0"/>
              <w:rPr>
                <w:rFonts w:eastAsia="MS PGothic"/>
              </w:rPr>
            </w:pPr>
            <w:proofErr w:type="spellStart"/>
            <w:r w:rsidRPr="0012712B">
              <w:rPr>
                <w:rFonts w:eastAsia="MS PGothic"/>
              </w:rPr>
              <w:t>px_MCPTT_ID_User_A</w:t>
            </w:r>
            <w:proofErr w:type="spellEnd"/>
          </w:p>
        </w:tc>
        <w:tc>
          <w:tcPr>
            <w:tcW w:w="1700" w:type="dxa"/>
          </w:tcPr>
          <w:p w14:paraId="4C188481" w14:textId="77777777" w:rsidR="00890EFF" w:rsidRPr="0012712B" w:rsidRDefault="009478C1" w:rsidP="00DC1D09">
            <w:pPr>
              <w:pStyle w:val="TAL"/>
              <w:keepNext w:val="0"/>
              <w:rPr>
                <w:rFonts w:eastAsia="MS PGothic"/>
              </w:rPr>
            </w:pPr>
            <w:r w:rsidRPr="0012712B">
              <w:t xml:space="preserve">The </w:t>
            </w:r>
            <w:r w:rsidRPr="0012712B">
              <w:rPr>
                <w:lang w:eastAsia="ko-KR"/>
              </w:rPr>
              <w:t>MCPTT User ID</w:t>
            </w:r>
            <w:r w:rsidRPr="0012712B">
              <w:t xml:space="preserve"> of the floor participant </w:t>
            </w:r>
            <w:r w:rsidRPr="0012712B">
              <w:rPr>
                <w:lang w:eastAsia="ko-KR"/>
              </w:rPr>
              <w:t>granted the floor.</w:t>
            </w:r>
          </w:p>
        </w:tc>
        <w:tc>
          <w:tcPr>
            <w:tcW w:w="1245" w:type="dxa"/>
          </w:tcPr>
          <w:p w14:paraId="63A01703" w14:textId="77777777" w:rsidR="00890EFF" w:rsidRPr="0012712B" w:rsidRDefault="00890EFF" w:rsidP="00DC1D09">
            <w:pPr>
              <w:pStyle w:val="TAL"/>
              <w:keepNext w:val="0"/>
              <w:rPr>
                <w:rFonts w:eastAsia="MS Mincho"/>
              </w:rPr>
            </w:pPr>
          </w:p>
        </w:tc>
      </w:tr>
      <w:tr w:rsidR="00890EFF" w:rsidRPr="0012712B" w14:paraId="798A7399" w14:textId="77777777" w:rsidTr="0032116C">
        <w:trPr>
          <w:cantSplit/>
          <w:jc w:val="center"/>
        </w:trPr>
        <w:tc>
          <w:tcPr>
            <w:tcW w:w="4535" w:type="dxa"/>
            <w:tcBorders>
              <w:bottom w:val="single" w:sz="4" w:space="0" w:color="auto"/>
            </w:tcBorders>
          </w:tcPr>
          <w:p w14:paraId="7D922941" w14:textId="77777777" w:rsidR="00890EFF" w:rsidRPr="0012712B" w:rsidRDefault="00890EFF" w:rsidP="00DC1D09">
            <w:pPr>
              <w:pStyle w:val="TAL"/>
              <w:keepNext w:val="0"/>
              <w:rPr>
                <w:rFonts w:eastAsia="MS Mincho"/>
              </w:rPr>
            </w:pPr>
            <w:r w:rsidRPr="0012712B">
              <w:rPr>
                <w:rFonts w:eastAsia="MS Mincho"/>
              </w:rPr>
              <w:t>Queue Size</w:t>
            </w:r>
          </w:p>
        </w:tc>
        <w:tc>
          <w:tcPr>
            <w:tcW w:w="2267" w:type="dxa"/>
          </w:tcPr>
          <w:p w14:paraId="6B45A97B" w14:textId="77777777" w:rsidR="00890EFF" w:rsidRPr="0012712B" w:rsidRDefault="00890EFF" w:rsidP="00DC1D09">
            <w:pPr>
              <w:pStyle w:val="TAL"/>
              <w:keepNext w:val="0"/>
              <w:rPr>
                <w:rFonts w:eastAsia="MS PGothic"/>
              </w:rPr>
            </w:pPr>
            <w:r w:rsidRPr="0012712B">
              <w:rPr>
                <w:rFonts w:eastAsia="MS PGothic"/>
              </w:rPr>
              <w:t>Not present</w:t>
            </w:r>
          </w:p>
        </w:tc>
        <w:tc>
          <w:tcPr>
            <w:tcW w:w="1700" w:type="dxa"/>
          </w:tcPr>
          <w:p w14:paraId="6A83D216" w14:textId="77777777" w:rsidR="00890EFF" w:rsidRPr="0012712B" w:rsidRDefault="00890EFF" w:rsidP="00DC1D09">
            <w:pPr>
              <w:pStyle w:val="TAL"/>
              <w:keepNext w:val="0"/>
              <w:rPr>
                <w:rFonts w:eastAsia="MS PGothic"/>
              </w:rPr>
            </w:pPr>
          </w:p>
        </w:tc>
        <w:tc>
          <w:tcPr>
            <w:tcW w:w="1245" w:type="dxa"/>
          </w:tcPr>
          <w:p w14:paraId="5E1F8050" w14:textId="77777777" w:rsidR="00890EFF" w:rsidRPr="0012712B" w:rsidRDefault="00890EFF" w:rsidP="00DC1D09">
            <w:pPr>
              <w:pStyle w:val="TAL"/>
              <w:keepNext w:val="0"/>
              <w:rPr>
                <w:rFonts w:eastAsia="MS Mincho"/>
              </w:rPr>
            </w:pPr>
            <w:r w:rsidRPr="0012712B">
              <w:rPr>
                <w:rFonts w:eastAsia="MS Mincho"/>
              </w:rPr>
              <w:t>ON-NETWORK</w:t>
            </w:r>
          </w:p>
        </w:tc>
      </w:tr>
      <w:tr w:rsidR="00890EFF" w:rsidRPr="0012712B" w14:paraId="068C763C" w14:textId="77777777" w:rsidTr="0032116C">
        <w:trPr>
          <w:cantSplit/>
          <w:jc w:val="center"/>
        </w:trPr>
        <w:tc>
          <w:tcPr>
            <w:tcW w:w="4535" w:type="dxa"/>
            <w:tcBorders>
              <w:bottom w:val="single" w:sz="4" w:space="0" w:color="auto"/>
            </w:tcBorders>
          </w:tcPr>
          <w:p w14:paraId="4F819C0F" w14:textId="77777777" w:rsidR="00890EFF" w:rsidRPr="0012712B" w:rsidRDefault="00890EFF" w:rsidP="00DC1D09">
            <w:pPr>
              <w:pStyle w:val="TAL"/>
              <w:keepNext w:val="0"/>
              <w:rPr>
                <w:rFonts w:eastAsia="MS Mincho"/>
              </w:rPr>
            </w:pPr>
            <w:r w:rsidRPr="0012712B">
              <w:rPr>
                <w:rFonts w:eastAsia="MS Mincho"/>
              </w:rPr>
              <w:t>Queue Size</w:t>
            </w:r>
          </w:p>
        </w:tc>
        <w:tc>
          <w:tcPr>
            <w:tcW w:w="2267" w:type="dxa"/>
          </w:tcPr>
          <w:p w14:paraId="3A4CBF72" w14:textId="77777777" w:rsidR="00890EFF" w:rsidRPr="0012712B" w:rsidRDefault="00890EFF" w:rsidP="00DC1D09">
            <w:pPr>
              <w:pStyle w:val="TAL"/>
              <w:keepNext w:val="0"/>
              <w:rPr>
                <w:rFonts w:eastAsia="MS PGothic"/>
              </w:rPr>
            </w:pPr>
            <w:r w:rsidRPr="0012712B">
              <w:rPr>
                <w:rFonts w:eastAsia="MS PGothic"/>
              </w:rPr>
              <w:t>"0"</w:t>
            </w:r>
          </w:p>
        </w:tc>
        <w:tc>
          <w:tcPr>
            <w:tcW w:w="1700" w:type="dxa"/>
          </w:tcPr>
          <w:p w14:paraId="2D5943A5" w14:textId="77777777" w:rsidR="00890EFF" w:rsidRPr="0012712B" w:rsidRDefault="00890EFF" w:rsidP="00DC1D09">
            <w:pPr>
              <w:pStyle w:val="TAL"/>
              <w:keepNext w:val="0"/>
              <w:rPr>
                <w:rFonts w:eastAsia="MS PGothic"/>
              </w:rPr>
            </w:pPr>
            <w:r w:rsidRPr="0012712B">
              <w:rPr>
                <w:rFonts w:eastAsia="MS PGothic"/>
              </w:rPr>
              <w:t>the number of queued MCPTT clients in the MCPTT call</w:t>
            </w:r>
          </w:p>
        </w:tc>
        <w:tc>
          <w:tcPr>
            <w:tcW w:w="1245" w:type="dxa"/>
          </w:tcPr>
          <w:p w14:paraId="5484D281" w14:textId="77777777" w:rsidR="00890EFF" w:rsidRPr="0012712B" w:rsidRDefault="00890EFF" w:rsidP="00DC1D09">
            <w:pPr>
              <w:pStyle w:val="TAL"/>
              <w:keepNext w:val="0"/>
              <w:rPr>
                <w:rFonts w:eastAsia="MS Mincho"/>
              </w:rPr>
            </w:pPr>
            <w:r w:rsidRPr="0012712B">
              <w:rPr>
                <w:rFonts w:eastAsia="MS Mincho"/>
              </w:rPr>
              <w:t>OFF-NETWORK</w:t>
            </w:r>
          </w:p>
        </w:tc>
      </w:tr>
      <w:tr w:rsidR="00890EFF" w:rsidRPr="0012712B" w14:paraId="7F3543BB" w14:textId="77777777" w:rsidTr="0032116C">
        <w:trPr>
          <w:cantSplit/>
          <w:jc w:val="center"/>
        </w:trPr>
        <w:tc>
          <w:tcPr>
            <w:tcW w:w="4535" w:type="dxa"/>
            <w:tcBorders>
              <w:bottom w:val="nil"/>
            </w:tcBorders>
          </w:tcPr>
          <w:p w14:paraId="55A08754" w14:textId="77777777" w:rsidR="00890EFF" w:rsidRPr="0012712B" w:rsidRDefault="00890EFF" w:rsidP="00DC1D09">
            <w:pPr>
              <w:pStyle w:val="TAL"/>
              <w:keepNext w:val="0"/>
              <w:rPr>
                <w:rFonts w:eastAsia="MS Mincho"/>
              </w:rPr>
            </w:pPr>
            <w:r w:rsidRPr="0012712B">
              <w:rPr>
                <w:rFonts w:eastAsia="MS Mincho"/>
              </w:rPr>
              <w:t>SSRC of queued floor participant</w:t>
            </w:r>
          </w:p>
        </w:tc>
        <w:tc>
          <w:tcPr>
            <w:tcW w:w="2267" w:type="dxa"/>
          </w:tcPr>
          <w:p w14:paraId="0A748FD0" w14:textId="77777777" w:rsidR="00890EFF" w:rsidRPr="0012712B" w:rsidRDefault="00890EFF" w:rsidP="00DC1D09">
            <w:pPr>
              <w:pStyle w:val="TAL"/>
              <w:keepNext w:val="0"/>
              <w:rPr>
                <w:rFonts w:eastAsia="MS PGothic"/>
              </w:rPr>
            </w:pPr>
            <w:r w:rsidRPr="0012712B">
              <w:rPr>
                <w:rFonts w:eastAsia="MS PGothic"/>
              </w:rPr>
              <w:t>Not present</w:t>
            </w:r>
          </w:p>
        </w:tc>
        <w:tc>
          <w:tcPr>
            <w:tcW w:w="1700" w:type="dxa"/>
          </w:tcPr>
          <w:p w14:paraId="34BDE06D" w14:textId="77777777" w:rsidR="00890EFF" w:rsidRPr="0012712B" w:rsidRDefault="00890EFF" w:rsidP="00DC1D09">
            <w:pPr>
              <w:pStyle w:val="TAL"/>
              <w:keepNext w:val="0"/>
              <w:rPr>
                <w:rFonts w:eastAsia="MS PGothic"/>
              </w:rPr>
            </w:pPr>
          </w:p>
        </w:tc>
        <w:tc>
          <w:tcPr>
            <w:tcW w:w="1245" w:type="dxa"/>
          </w:tcPr>
          <w:p w14:paraId="73578279" w14:textId="77777777" w:rsidR="00890EFF" w:rsidRPr="0012712B" w:rsidRDefault="00890EFF" w:rsidP="00DC1D09">
            <w:pPr>
              <w:pStyle w:val="TAL"/>
              <w:keepNext w:val="0"/>
              <w:rPr>
                <w:rFonts w:eastAsia="MS Mincho"/>
              </w:rPr>
            </w:pPr>
          </w:p>
        </w:tc>
      </w:tr>
      <w:tr w:rsidR="00890EFF" w:rsidRPr="0012712B" w14:paraId="36025709" w14:textId="77777777" w:rsidTr="0032116C">
        <w:trPr>
          <w:cantSplit/>
          <w:jc w:val="center"/>
        </w:trPr>
        <w:tc>
          <w:tcPr>
            <w:tcW w:w="4535" w:type="dxa"/>
            <w:tcBorders>
              <w:bottom w:val="single" w:sz="4" w:space="0" w:color="auto"/>
            </w:tcBorders>
          </w:tcPr>
          <w:p w14:paraId="39744CCD" w14:textId="77777777" w:rsidR="00890EFF" w:rsidRPr="0012712B" w:rsidRDefault="00890EFF" w:rsidP="00DC1D09">
            <w:pPr>
              <w:pStyle w:val="TAL"/>
              <w:keepNext w:val="0"/>
              <w:rPr>
                <w:rFonts w:eastAsia="MS Mincho"/>
              </w:rPr>
            </w:pPr>
            <w:r w:rsidRPr="0012712B">
              <w:rPr>
                <w:rFonts w:eastAsia="MS Mincho"/>
              </w:rPr>
              <w:t>Queued User ID</w:t>
            </w:r>
          </w:p>
        </w:tc>
        <w:tc>
          <w:tcPr>
            <w:tcW w:w="2267" w:type="dxa"/>
          </w:tcPr>
          <w:p w14:paraId="3DB335A8" w14:textId="77777777" w:rsidR="00890EFF" w:rsidRPr="0012712B" w:rsidRDefault="00890EFF" w:rsidP="00DC1D09">
            <w:pPr>
              <w:pStyle w:val="TAL"/>
              <w:keepNext w:val="0"/>
              <w:rPr>
                <w:rFonts w:eastAsia="MS PGothic"/>
              </w:rPr>
            </w:pPr>
            <w:r w:rsidRPr="0012712B">
              <w:rPr>
                <w:rFonts w:eastAsia="MS PGothic"/>
              </w:rPr>
              <w:t>Not present</w:t>
            </w:r>
          </w:p>
        </w:tc>
        <w:tc>
          <w:tcPr>
            <w:tcW w:w="1700" w:type="dxa"/>
          </w:tcPr>
          <w:p w14:paraId="1F1E3810" w14:textId="77777777" w:rsidR="00890EFF" w:rsidRPr="0012712B" w:rsidRDefault="00890EFF" w:rsidP="00DC1D09">
            <w:pPr>
              <w:pStyle w:val="TAL"/>
              <w:keepNext w:val="0"/>
              <w:rPr>
                <w:rFonts w:eastAsia="MS PGothic"/>
              </w:rPr>
            </w:pPr>
          </w:p>
        </w:tc>
        <w:tc>
          <w:tcPr>
            <w:tcW w:w="1245" w:type="dxa"/>
          </w:tcPr>
          <w:p w14:paraId="655982F8" w14:textId="77777777" w:rsidR="00890EFF" w:rsidRPr="0012712B" w:rsidRDefault="00890EFF" w:rsidP="00DC1D09">
            <w:pPr>
              <w:pStyle w:val="TAL"/>
              <w:keepNext w:val="0"/>
              <w:rPr>
                <w:rFonts w:eastAsia="MS Mincho"/>
              </w:rPr>
            </w:pPr>
          </w:p>
        </w:tc>
      </w:tr>
      <w:tr w:rsidR="00890EFF" w:rsidRPr="0012712B" w14:paraId="082E5CED" w14:textId="77777777" w:rsidTr="0032116C">
        <w:trPr>
          <w:cantSplit/>
          <w:jc w:val="center"/>
        </w:trPr>
        <w:tc>
          <w:tcPr>
            <w:tcW w:w="4535" w:type="dxa"/>
            <w:tcBorders>
              <w:bottom w:val="single" w:sz="4" w:space="0" w:color="auto"/>
            </w:tcBorders>
          </w:tcPr>
          <w:p w14:paraId="12D1C02D" w14:textId="77777777" w:rsidR="00890EFF" w:rsidRPr="0012712B" w:rsidRDefault="00890EFF" w:rsidP="00DC1D09">
            <w:pPr>
              <w:pStyle w:val="TAL"/>
              <w:keepNext w:val="0"/>
              <w:rPr>
                <w:rFonts w:eastAsia="MS Mincho"/>
              </w:rPr>
            </w:pPr>
            <w:r w:rsidRPr="0012712B">
              <w:rPr>
                <w:rFonts w:eastAsia="MS Mincho"/>
              </w:rPr>
              <w:t>Queue Info</w:t>
            </w:r>
          </w:p>
        </w:tc>
        <w:tc>
          <w:tcPr>
            <w:tcW w:w="2267" w:type="dxa"/>
          </w:tcPr>
          <w:p w14:paraId="13C631E7" w14:textId="77777777" w:rsidR="00890EFF" w:rsidRPr="0012712B" w:rsidRDefault="00890EFF" w:rsidP="00DC1D09">
            <w:pPr>
              <w:pStyle w:val="TAL"/>
              <w:keepNext w:val="0"/>
              <w:rPr>
                <w:rFonts w:eastAsia="MS PGothic"/>
              </w:rPr>
            </w:pPr>
            <w:r w:rsidRPr="0012712B">
              <w:rPr>
                <w:rFonts w:eastAsia="MS PGothic"/>
              </w:rPr>
              <w:t>Not present</w:t>
            </w:r>
          </w:p>
        </w:tc>
        <w:tc>
          <w:tcPr>
            <w:tcW w:w="1700" w:type="dxa"/>
          </w:tcPr>
          <w:p w14:paraId="35751D32" w14:textId="77777777" w:rsidR="00890EFF" w:rsidRPr="0012712B" w:rsidRDefault="00890EFF" w:rsidP="00DC1D09">
            <w:pPr>
              <w:pStyle w:val="TAL"/>
              <w:keepNext w:val="0"/>
              <w:rPr>
                <w:rFonts w:eastAsia="MS PGothic"/>
              </w:rPr>
            </w:pPr>
          </w:p>
        </w:tc>
        <w:tc>
          <w:tcPr>
            <w:tcW w:w="1245" w:type="dxa"/>
          </w:tcPr>
          <w:p w14:paraId="68EDDC6E" w14:textId="77777777" w:rsidR="00890EFF" w:rsidRPr="0012712B" w:rsidRDefault="00890EFF" w:rsidP="00DC1D09">
            <w:pPr>
              <w:pStyle w:val="TAL"/>
              <w:keepNext w:val="0"/>
              <w:rPr>
                <w:rFonts w:eastAsia="MS Mincho"/>
              </w:rPr>
            </w:pPr>
          </w:p>
        </w:tc>
      </w:tr>
      <w:tr w:rsidR="00890EFF" w:rsidRPr="0012712B" w14:paraId="7DBB51AE" w14:textId="77777777" w:rsidTr="0032116C">
        <w:trPr>
          <w:cantSplit/>
          <w:jc w:val="center"/>
        </w:trPr>
        <w:tc>
          <w:tcPr>
            <w:tcW w:w="4535" w:type="dxa"/>
          </w:tcPr>
          <w:p w14:paraId="75AFB853" w14:textId="77777777" w:rsidR="00890EFF" w:rsidRPr="0012712B" w:rsidRDefault="00890EFF" w:rsidP="00DC1D09">
            <w:pPr>
              <w:pStyle w:val="TAL"/>
              <w:keepNext w:val="0"/>
              <w:rPr>
                <w:rFonts w:eastAsia="MS Mincho"/>
              </w:rPr>
            </w:pPr>
            <w:r w:rsidRPr="0012712B">
              <w:rPr>
                <w:rFonts w:eastAsia="MS Mincho"/>
              </w:rPr>
              <w:t>Track Info</w:t>
            </w:r>
          </w:p>
        </w:tc>
        <w:tc>
          <w:tcPr>
            <w:tcW w:w="2267" w:type="dxa"/>
          </w:tcPr>
          <w:p w14:paraId="713F4C40" w14:textId="77777777" w:rsidR="00890EFF" w:rsidRPr="0012712B" w:rsidRDefault="00890EFF" w:rsidP="00DC1D09">
            <w:pPr>
              <w:pStyle w:val="TAL"/>
              <w:keepNext w:val="0"/>
              <w:rPr>
                <w:rFonts w:eastAsia="MS PGothic"/>
              </w:rPr>
            </w:pPr>
            <w:r w:rsidRPr="0012712B">
              <w:rPr>
                <w:rFonts w:eastAsia="MS PGothic"/>
              </w:rPr>
              <w:t>Not present</w:t>
            </w:r>
          </w:p>
        </w:tc>
        <w:tc>
          <w:tcPr>
            <w:tcW w:w="1700" w:type="dxa"/>
          </w:tcPr>
          <w:p w14:paraId="245D1615" w14:textId="77777777" w:rsidR="00890EFF" w:rsidRPr="0012712B" w:rsidRDefault="00890EFF" w:rsidP="00DC1D09">
            <w:pPr>
              <w:pStyle w:val="TAL"/>
              <w:keepNext w:val="0"/>
              <w:rPr>
                <w:rFonts w:eastAsia="MS PGothic"/>
              </w:rPr>
            </w:pPr>
            <w:r w:rsidRPr="0012712B">
              <w:rPr>
                <w:rFonts w:eastAsia="MS PGothic"/>
              </w:rPr>
              <w:t>The MCPTT call does not involve a non-controlling MCPTT function</w:t>
            </w:r>
          </w:p>
        </w:tc>
        <w:tc>
          <w:tcPr>
            <w:tcW w:w="1245" w:type="dxa"/>
          </w:tcPr>
          <w:p w14:paraId="2224ED96" w14:textId="77777777" w:rsidR="00890EFF" w:rsidRPr="0012712B" w:rsidRDefault="00890EFF" w:rsidP="00DC1D09">
            <w:pPr>
              <w:pStyle w:val="TAL"/>
              <w:keepNext w:val="0"/>
              <w:rPr>
                <w:rFonts w:eastAsia="MS Mincho"/>
              </w:rPr>
            </w:pPr>
          </w:p>
        </w:tc>
      </w:tr>
      <w:tr w:rsidR="00890EFF" w:rsidRPr="0012712B" w14:paraId="74D6786B" w14:textId="77777777" w:rsidTr="0032116C">
        <w:trPr>
          <w:cantSplit/>
          <w:jc w:val="center"/>
        </w:trPr>
        <w:tc>
          <w:tcPr>
            <w:tcW w:w="4535" w:type="dxa"/>
          </w:tcPr>
          <w:p w14:paraId="16397746" w14:textId="77777777" w:rsidR="00890EFF" w:rsidRPr="0012712B" w:rsidRDefault="00890EFF" w:rsidP="00DC1D09">
            <w:pPr>
              <w:pStyle w:val="TAL"/>
              <w:keepNext w:val="0"/>
              <w:rPr>
                <w:rFonts w:eastAsia="MS Mincho"/>
              </w:rPr>
            </w:pPr>
            <w:r w:rsidRPr="0012712B">
              <w:rPr>
                <w:rFonts w:eastAsia="MS Mincho"/>
              </w:rPr>
              <w:t>Floor Indicator</w:t>
            </w:r>
          </w:p>
        </w:tc>
        <w:tc>
          <w:tcPr>
            <w:tcW w:w="2267" w:type="dxa"/>
          </w:tcPr>
          <w:p w14:paraId="35A18409" w14:textId="77777777" w:rsidR="00890EFF" w:rsidRPr="0012712B" w:rsidRDefault="00890EFF" w:rsidP="00DC1D09">
            <w:pPr>
              <w:pStyle w:val="TAL"/>
              <w:keepNext w:val="0"/>
              <w:rPr>
                <w:rFonts w:eastAsia="MS PGothic"/>
              </w:rPr>
            </w:pPr>
          </w:p>
        </w:tc>
        <w:tc>
          <w:tcPr>
            <w:tcW w:w="1700" w:type="dxa"/>
          </w:tcPr>
          <w:p w14:paraId="10530B50" w14:textId="77777777" w:rsidR="00890EFF" w:rsidRPr="0012712B" w:rsidRDefault="00890EFF" w:rsidP="00DC1D09">
            <w:pPr>
              <w:pStyle w:val="TAL"/>
              <w:keepNext w:val="0"/>
              <w:rPr>
                <w:rFonts w:eastAsia="MS PGothic"/>
              </w:rPr>
            </w:pPr>
          </w:p>
        </w:tc>
        <w:tc>
          <w:tcPr>
            <w:tcW w:w="1245" w:type="dxa"/>
          </w:tcPr>
          <w:p w14:paraId="5CE5BED2" w14:textId="77777777" w:rsidR="00890EFF" w:rsidRPr="0012712B" w:rsidRDefault="00890EFF" w:rsidP="00DC1D09">
            <w:pPr>
              <w:pStyle w:val="TAL"/>
              <w:keepNext w:val="0"/>
              <w:rPr>
                <w:rFonts w:eastAsia="MS Mincho"/>
              </w:rPr>
            </w:pPr>
          </w:p>
        </w:tc>
      </w:tr>
      <w:tr w:rsidR="006A7D96" w:rsidRPr="0012712B" w14:paraId="1F68BC70" w14:textId="77777777" w:rsidTr="0032116C">
        <w:trPr>
          <w:cantSplit/>
          <w:jc w:val="center"/>
        </w:trPr>
        <w:tc>
          <w:tcPr>
            <w:tcW w:w="4535" w:type="dxa"/>
          </w:tcPr>
          <w:p w14:paraId="62D6A3EB" w14:textId="77777777" w:rsidR="006A7D96" w:rsidRPr="0012712B" w:rsidRDefault="006A7D96" w:rsidP="006A7D96">
            <w:pPr>
              <w:pStyle w:val="TAL"/>
              <w:keepNext w:val="0"/>
              <w:rPr>
                <w:rFonts w:eastAsia="MS Mincho"/>
              </w:rPr>
            </w:pPr>
            <w:r w:rsidRPr="0012712B">
              <w:rPr>
                <w:rFonts w:eastAsia="MS Mincho"/>
              </w:rPr>
              <w:t xml:space="preserve">  Floor Indicator</w:t>
            </w:r>
          </w:p>
        </w:tc>
        <w:tc>
          <w:tcPr>
            <w:tcW w:w="2267" w:type="dxa"/>
          </w:tcPr>
          <w:p w14:paraId="5F5B62BC" w14:textId="77777777" w:rsidR="006A7D96" w:rsidRPr="0012712B" w:rsidRDefault="006A7D96" w:rsidP="006A7D96">
            <w:pPr>
              <w:pStyle w:val="TAL"/>
              <w:keepNext w:val="0"/>
              <w:rPr>
                <w:rFonts w:eastAsia="MS PGothic"/>
              </w:rPr>
            </w:pPr>
            <w:r w:rsidRPr="0012712B">
              <w:rPr>
                <w:rFonts w:eastAsia="MS PGothic"/>
              </w:rPr>
              <w:t>1000010000000000</w:t>
            </w:r>
          </w:p>
        </w:tc>
        <w:tc>
          <w:tcPr>
            <w:tcW w:w="1700" w:type="dxa"/>
          </w:tcPr>
          <w:p w14:paraId="4FE7A382" w14:textId="77777777" w:rsidR="006A7D96" w:rsidRPr="0012712B" w:rsidRDefault="006A7D96" w:rsidP="006A7D96">
            <w:pPr>
              <w:pStyle w:val="TAL"/>
              <w:keepNext w:val="0"/>
              <w:rPr>
                <w:rFonts w:eastAsia="MS PGothic"/>
              </w:rPr>
            </w:pPr>
            <w:r w:rsidRPr="0012712B">
              <w:rPr>
                <w:rFonts w:eastAsia="MS PGothic"/>
              </w:rPr>
              <w:t>Normal call, queueing supported</w:t>
            </w:r>
          </w:p>
        </w:tc>
        <w:tc>
          <w:tcPr>
            <w:tcW w:w="1245" w:type="dxa"/>
          </w:tcPr>
          <w:p w14:paraId="04788A92" w14:textId="77777777" w:rsidR="006A7D96" w:rsidRPr="0012712B" w:rsidRDefault="006A7D96" w:rsidP="006A7D96">
            <w:pPr>
              <w:pStyle w:val="TAL"/>
              <w:keepNext w:val="0"/>
              <w:rPr>
                <w:rFonts w:eastAsia="MS Mincho"/>
              </w:rPr>
            </w:pPr>
          </w:p>
        </w:tc>
      </w:tr>
    </w:tbl>
    <w:p w14:paraId="1011CD69" w14:textId="77777777" w:rsidR="00890EFF" w:rsidRPr="0012712B" w:rsidRDefault="00890EFF" w:rsidP="00890EFF"/>
    <w:p w14:paraId="1601FBE1" w14:textId="77777777" w:rsidR="00890EFF" w:rsidRPr="0012712B" w:rsidRDefault="00890EFF" w:rsidP="00FD380B">
      <w:pPr>
        <w:pStyle w:val="Heading4"/>
      </w:pPr>
      <w:bookmarkStart w:id="31" w:name="_Toc20909045"/>
      <w:bookmarkStart w:id="32" w:name="_Toc27678184"/>
      <w:bookmarkStart w:id="33" w:name="_Toc36037206"/>
      <w:bookmarkStart w:id="34" w:name="_Toc44398283"/>
      <w:bookmarkStart w:id="35" w:name="_Toc52382469"/>
      <w:bookmarkStart w:id="36" w:name="_Toc60687378"/>
      <w:bookmarkStart w:id="37" w:name="_Toc68726543"/>
      <w:r w:rsidRPr="0012712B">
        <w:lastRenderedPageBreak/>
        <w:t>5.5.6.4</w:t>
      </w:r>
      <w:r w:rsidRPr="0012712B">
        <w:tab/>
        <w:t>Floor Deny</w:t>
      </w:r>
      <w:bookmarkEnd w:id="31"/>
      <w:bookmarkEnd w:id="32"/>
      <w:bookmarkEnd w:id="33"/>
      <w:bookmarkEnd w:id="34"/>
      <w:bookmarkEnd w:id="35"/>
      <w:bookmarkEnd w:id="36"/>
      <w:bookmarkEnd w:id="37"/>
    </w:p>
    <w:p w14:paraId="6528AC32" w14:textId="77777777" w:rsidR="00890EFF" w:rsidRPr="0012712B" w:rsidRDefault="00890EFF" w:rsidP="000B457D">
      <w:pPr>
        <w:pStyle w:val="TH"/>
      </w:pPr>
      <w:r w:rsidRPr="0012712B">
        <w:t>Table 5.5.6.4-1: Floor Deny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0EFF" w:rsidRPr="0012712B" w14:paraId="409C82D1" w14:textId="77777777" w:rsidTr="0032116C">
        <w:trPr>
          <w:cantSplit/>
          <w:jc w:val="center"/>
        </w:trPr>
        <w:tc>
          <w:tcPr>
            <w:tcW w:w="9747" w:type="dxa"/>
            <w:gridSpan w:val="4"/>
          </w:tcPr>
          <w:p w14:paraId="6462E29D" w14:textId="77777777" w:rsidR="00890EFF" w:rsidRPr="0012712B" w:rsidRDefault="00890EFF" w:rsidP="00614EAC">
            <w:pPr>
              <w:pStyle w:val="TAL"/>
              <w:rPr>
                <w:rFonts w:eastAsia="MS Mincho"/>
              </w:rPr>
            </w:pPr>
            <w:r w:rsidRPr="0012712B">
              <w:rPr>
                <w:rFonts w:eastAsia="MS Mincho"/>
              </w:rPr>
              <w:t>Derivation Path: 24.38</w:t>
            </w:r>
            <w:r w:rsidR="009D1F1E" w:rsidRPr="0012712B">
              <w:rPr>
                <w:rFonts w:eastAsia="MS Mincho"/>
              </w:rPr>
              <w:t>0 [1</w:t>
            </w:r>
            <w:r w:rsidRPr="0012712B">
              <w:rPr>
                <w:rFonts w:eastAsia="MS Mincho"/>
              </w:rPr>
              <w:t>0], Table 8.2.6-1.</w:t>
            </w:r>
          </w:p>
        </w:tc>
      </w:tr>
      <w:tr w:rsidR="00890EFF" w:rsidRPr="0012712B" w14:paraId="770DEA89" w14:textId="77777777" w:rsidTr="0032116C">
        <w:trPr>
          <w:cantSplit/>
          <w:jc w:val="center"/>
        </w:trPr>
        <w:tc>
          <w:tcPr>
            <w:tcW w:w="4535" w:type="dxa"/>
          </w:tcPr>
          <w:p w14:paraId="4F536756" w14:textId="77777777" w:rsidR="00890EFF" w:rsidRPr="0012712B" w:rsidRDefault="00890EFF" w:rsidP="00614EAC">
            <w:pPr>
              <w:pStyle w:val="TAH"/>
              <w:rPr>
                <w:rFonts w:eastAsia="MS Mincho"/>
              </w:rPr>
            </w:pPr>
            <w:r w:rsidRPr="0012712B">
              <w:rPr>
                <w:rFonts w:eastAsia="MS Mincho"/>
              </w:rPr>
              <w:t>Information Element</w:t>
            </w:r>
          </w:p>
        </w:tc>
        <w:tc>
          <w:tcPr>
            <w:tcW w:w="2267" w:type="dxa"/>
          </w:tcPr>
          <w:p w14:paraId="4DB03F29" w14:textId="77777777" w:rsidR="00890EFF" w:rsidRPr="0012712B" w:rsidRDefault="00890EFF" w:rsidP="00614EAC">
            <w:pPr>
              <w:pStyle w:val="TAH"/>
              <w:rPr>
                <w:rFonts w:eastAsia="MS Mincho"/>
              </w:rPr>
            </w:pPr>
            <w:r w:rsidRPr="0012712B">
              <w:rPr>
                <w:rFonts w:eastAsia="MS Mincho"/>
              </w:rPr>
              <w:t>Value/remark</w:t>
            </w:r>
          </w:p>
        </w:tc>
        <w:tc>
          <w:tcPr>
            <w:tcW w:w="1700" w:type="dxa"/>
          </w:tcPr>
          <w:p w14:paraId="7D73D777" w14:textId="77777777" w:rsidR="00890EFF" w:rsidRPr="0012712B" w:rsidRDefault="00890EFF" w:rsidP="00614EAC">
            <w:pPr>
              <w:pStyle w:val="TAH"/>
              <w:rPr>
                <w:rFonts w:eastAsia="MS Mincho"/>
              </w:rPr>
            </w:pPr>
            <w:r w:rsidRPr="0012712B">
              <w:rPr>
                <w:rFonts w:eastAsia="MS Mincho"/>
              </w:rPr>
              <w:t>Comment</w:t>
            </w:r>
          </w:p>
        </w:tc>
        <w:tc>
          <w:tcPr>
            <w:tcW w:w="1245" w:type="dxa"/>
          </w:tcPr>
          <w:p w14:paraId="601DECAF" w14:textId="77777777" w:rsidR="00890EFF" w:rsidRPr="0012712B" w:rsidRDefault="00890EFF" w:rsidP="00614EAC">
            <w:pPr>
              <w:pStyle w:val="TAH"/>
              <w:rPr>
                <w:rFonts w:eastAsia="MS Mincho"/>
              </w:rPr>
            </w:pPr>
            <w:r w:rsidRPr="0012712B">
              <w:rPr>
                <w:rFonts w:eastAsia="MS Mincho"/>
              </w:rPr>
              <w:t>Condition</w:t>
            </w:r>
          </w:p>
        </w:tc>
      </w:tr>
      <w:tr w:rsidR="006A7D96" w:rsidRPr="0012712B" w14:paraId="6C63D828" w14:textId="77777777" w:rsidTr="0032116C">
        <w:trPr>
          <w:cantSplit/>
          <w:jc w:val="center"/>
        </w:trPr>
        <w:tc>
          <w:tcPr>
            <w:tcW w:w="4535" w:type="dxa"/>
          </w:tcPr>
          <w:p w14:paraId="6BEB785D" w14:textId="77777777" w:rsidR="006A7D96" w:rsidRPr="0012712B" w:rsidRDefault="006A7D96" w:rsidP="006A7D96">
            <w:pPr>
              <w:pStyle w:val="TAL"/>
              <w:rPr>
                <w:rFonts w:eastAsia="MS Mincho"/>
              </w:rPr>
            </w:pPr>
            <w:r w:rsidRPr="0012712B">
              <w:rPr>
                <w:rFonts w:eastAsia="MS Mincho"/>
              </w:rPr>
              <w:t>RTCP header</w:t>
            </w:r>
          </w:p>
        </w:tc>
        <w:tc>
          <w:tcPr>
            <w:tcW w:w="2267" w:type="dxa"/>
          </w:tcPr>
          <w:p w14:paraId="43756585" w14:textId="77777777" w:rsidR="006A7D96" w:rsidRPr="0012712B" w:rsidRDefault="006A7D96" w:rsidP="006A7D96">
            <w:pPr>
              <w:pStyle w:val="TAL"/>
            </w:pPr>
          </w:p>
        </w:tc>
        <w:tc>
          <w:tcPr>
            <w:tcW w:w="1700" w:type="dxa"/>
          </w:tcPr>
          <w:p w14:paraId="09C48227" w14:textId="77777777" w:rsidR="006A7D96" w:rsidRPr="0012712B" w:rsidRDefault="006A7D96" w:rsidP="006A7D96">
            <w:pPr>
              <w:pStyle w:val="TAL"/>
              <w:keepNext w:val="0"/>
              <w:rPr>
                <w:rFonts w:eastAsia="MS PGothic"/>
              </w:rPr>
            </w:pPr>
          </w:p>
        </w:tc>
        <w:tc>
          <w:tcPr>
            <w:tcW w:w="1245" w:type="dxa"/>
          </w:tcPr>
          <w:p w14:paraId="52C1B5AF" w14:textId="77777777" w:rsidR="006A7D96" w:rsidRPr="0012712B" w:rsidRDefault="006A7D96" w:rsidP="006A7D96">
            <w:pPr>
              <w:pStyle w:val="TAL"/>
              <w:rPr>
                <w:rFonts w:eastAsia="MS Mincho"/>
              </w:rPr>
            </w:pPr>
          </w:p>
        </w:tc>
      </w:tr>
      <w:tr w:rsidR="006A7D96" w:rsidRPr="0012712B" w14:paraId="73CA8475" w14:textId="77777777" w:rsidTr="0032116C">
        <w:trPr>
          <w:cantSplit/>
          <w:jc w:val="center"/>
        </w:trPr>
        <w:tc>
          <w:tcPr>
            <w:tcW w:w="4535" w:type="dxa"/>
          </w:tcPr>
          <w:p w14:paraId="4D6871B6" w14:textId="77777777" w:rsidR="006A7D96" w:rsidRPr="0012712B" w:rsidRDefault="006A7D96" w:rsidP="006A7D96">
            <w:pPr>
              <w:pStyle w:val="TAL"/>
              <w:rPr>
                <w:rFonts w:eastAsia="MS Mincho"/>
              </w:rPr>
            </w:pPr>
            <w:r w:rsidRPr="0012712B">
              <w:rPr>
                <w:rFonts w:eastAsia="MS Mincho"/>
              </w:rPr>
              <w:t xml:space="preserve">  Subtype</w:t>
            </w:r>
          </w:p>
        </w:tc>
        <w:tc>
          <w:tcPr>
            <w:tcW w:w="2267" w:type="dxa"/>
          </w:tcPr>
          <w:p w14:paraId="3ADF44A2" w14:textId="77777777" w:rsidR="006A7D96" w:rsidRPr="0012712B" w:rsidRDefault="006A7D96" w:rsidP="006A7D96">
            <w:pPr>
              <w:pStyle w:val="TAL"/>
            </w:pPr>
            <w:r w:rsidRPr="0012712B">
              <w:t>00011</w:t>
            </w:r>
          </w:p>
        </w:tc>
        <w:tc>
          <w:tcPr>
            <w:tcW w:w="1700" w:type="dxa"/>
          </w:tcPr>
          <w:p w14:paraId="2258DBD0" w14:textId="77777777" w:rsidR="006A7D96" w:rsidRPr="0012712B" w:rsidRDefault="006A7D96" w:rsidP="006A7D96">
            <w:pPr>
              <w:pStyle w:val="TAL"/>
              <w:keepNext w:val="0"/>
              <w:rPr>
                <w:rFonts w:eastAsia="MS PGothic"/>
              </w:rPr>
            </w:pPr>
            <w:r w:rsidRPr="0012712B">
              <w:rPr>
                <w:rFonts w:eastAsia="MS PGothic"/>
              </w:rPr>
              <w:t>Floor Deny with acknowledgment not required</w:t>
            </w:r>
          </w:p>
        </w:tc>
        <w:tc>
          <w:tcPr>
            <w:tcW w:w="1245" w:type="dxa"/>
          </w:tcPr>
          <w:p w14:paraId="45F56FB0" w14:textId="77777777" w:rsidR="006A7D96" w:rsidRPr="0012712B" w:rsidRDefault="006A7D96" w:rsidP="006A7D96">
            <w:pPr>
              <w:pStyle w:val="TAL"/>
              <w:rPr>
                <w:rFonts w:eastAsia="MS Mincho"/>
              </w:rPr>
            </w:pPr>
          </w:p>
        </w:tc>
      </w:tr>
      <w:tr w:rsidR="00890EFF" w:rsidRPr="0012712B" w14:paraId="6D00FDE7" w14:textId="77777777" w:rsidTr="0032116C">
        <w:trPr>
          <w:cantSplit/>
          <w:jc w:val="center"/>
        </w:trPr>
        <w:tc>
          <w:tcPr>
            <w:tcW w:w="4535" w:type="dxa"/>
          </w:tcPr>
          <w:p w14:paraId="3B486E52" w14:textId="77777777" w:rsidR="00890EFF" w:rsidRPr="0012712B" w:rsidRDefault="004304C5" w:rsidP="00614EAC">
            <w:pPr>
              <w:pStyle w:val="TAL"/>
              <w:rPr>
                <w:rFonts w:eastAsia="MS Mincho"/>
              </w:rPr>
            </w:pPr>
            <w:r w:rsidRPr="0012712B">
              <w:rPr>
                <w:rFonts w:eastAsia="MS Mincho"/>
              </w:rPr>
              <w:t xml:space="preserve">  </w:t>
            </w:r>
            <w:r w:rsidR="00890EFF" w:rsidRPr="0012712B">
              <w:rPr>
                <w:rFonts w:eastAsia="MS Mincho"/>
              </w:rPr>
              <w:t>SSRC</w:t>
            </w:r>
          </w:p>
        </w:tc>
        <w:tc>
          <w:tcPr>
            <w:tcW w:w="2267" w:type="dxa"/>
          </w:tcPr>
          <w:p w14:paraId="64BD1654" w14:textId="77777777" w:rsidR="00890EFF" w:rsidRPr="0012712B" w:rsidRDefault="009478C1" w:rsidP="00614EAC">
            <w:pPr>
              <w:pStyle w:val="TAL"/>
              <w:rPr>
                <w:rFonts w:eastAsia="MS PGothic"/>
              </w:rPr>
            </w:pPr>
            <w:r w:rsidRPr="0012712B">
              <w:t>The SSRC of the message sender</w:t>
            </w:r>
          </w:p>
        </w:tc>
        <w:tc>
          <w:tcPr>
            <w:tcW w:w="1700" w:type="dxa"/>
          </w:tcPr>
          <w:p w14:paraId="450E8CDA" w14:textId="77777777" w:rsidR="009478C1" w:rsidRPr="0012712B" w:rsidRDefault="00890EFF" w:rsidP="009478C1">
            <w:pPr>
              <w:pStyle w:val="TAL"/>
              <w:keepNext w:val="0"/>
              <w:rPr>
                <w:rFonts w:eastAsia="MS PGothic"/>
              </w:rPr>
            </w:pPr>
            <w:r w:rsidRPr="0012712B">
              <w:rPr>
                <w:rFonts w:eastAsia="MS PGothic"/>
              </w:rPr>
              <w:t>The SSRC of the floor control server</w:t>
            </w:r>
            <w:r w:rsidR="009478C1" w:rsidRPr="0012712B">
              <w:rPr>
                <w:rFonts w:eastAsia="MS PGothic"/>
              </w:rPr>
              <w:t xml:space="preserve"> </w:t>
            </w:r>
            <w:r w:rsidR="009478C1" w:rsidRPr="0012712B">
              <w:t>for on-network and floor arbitrator for off-network</w:t>
            </w:r>
            <w:r w:rsidR="009478C1" w:rsidRPr="0012712B">
              <w:rPr>
                <w:rFonts w:eastAsia="MS PGothic"/>
              </w:rPr>
              <w:t>.</w:t>
            </w:r>
          </w:p>
          <w:p w14:paraId="5A3E5618" w14:textId="77777777" w:rsidR="00890EFF" w:rsidRPr="0012712B" w:rsidRDefault="009478C1" w:rsidP="00614EAC">
            <w:pPr>
              <w:pStyle w:val="TAL"/>
              <w:rPr>
                <w:rFonts w:eastAsia="MS PGothic"/>
              </w:rPr>
            </w:pPr>
            <w:r w:rsidRPr="0012712B">
              <w:rPr>
                <w:rFonts w:eastAsia="MS PGothic"/>
              </w:rPr>
              <w:t xml:space="preserve">Notation in accordance with </w:t>
            </w:r>
            <w:r w:rsidR="0032116C" w:rsidRPr="0012712B">
              <w:rPr>
                <w:rFonts w:eastAsia="MS PGothic"/>
              </w:rPr>
              <w:t>clause </w:t>
            </w:r>
            <w:r w:rsidR="006D519A" w:rsidRPr="0012712B">
              <w:t>5</w:t>
            </w:r>
            <w:r w:rsidRPr="0012712B">
              <w:t xml:space="preserve">.5.6.1. </w:t>
            </w:r>
            <w:r w:rsidRPr="0012712B">
              <w:rPr>
                <w:rFonts w:eastAsia="MS PGothic"/>
              </w:rPr>
              <w:t>Coded as specified in IETF RFC 355</w:t>
            </w:r>
            <w:r w:rsidR="009D1F1E" w:rsidRPr="0012712B">
              <w:rPr>
                <w:rFonts w:eastAsia="MS PGothic"/>
              </w:rPr>
              <w:t>0 [7</w:t>
            </w:r>
            <w:r w:rsidRPr="0012712B">
              <w:rPr>
                <w:rFonts w:eastAsia="MS PGothic"/>
              </w:rPr>
              <w:t>6]</w:t>
            </w:r>
            <w:r w:rsidR="00890EFF" w:rsidRPr="0012712B">
              <w:rPr>
                <w:rFonts w:eastAsia="MS PGothic"/>
              </w:rPr>
              <w:t>.</w:t>
            </w:r>
          </w:p>
        </w:tc>
        <w:tc>
          <w:tcPr>
            <w:tcW w:w="1245" w:type="dxa"/>
          </w:tcPr>
          <w:p w14:paraId="2479BAD3" w14:textId="77777777" w:rsidR="00890EFF" w:rsidRPr="0012712B" w:rsidRDefault="00890EFF" w:rsidP="00614EAC">
            <w:pPr>
              <w:pStyle w:val="TAL"/>
              <w:rPr>
                <w:rFonts w:eastAsia="MS Mincho"/>
              </w:rPr>
            </w:pPr>
          </w:p>
        </w:tc>
      </w:tr>
      <w:tr w:rsidR="00890EFF" w:rsidRPr="0012712B" w14:paraId="2E27EBC7" w14:textId="77777777" w:rsidTr="0032116C">
        <w:trPr>
          <w:cantSplit/>
          <w:jc w:val="center"/>
        </w:trPr>
        <w:tc>
          <w:tcPr>
            <w:tcW w:w="4535" w:type="dxa"/>
          </w:tcPr>
          <w:p w14:paraId="5A196B2C" w14:textId="77777777" w:rsidR="00890EFF" w:rsidRPr="0012712B" w:rsidRDefault="004304C5" w:rsidP="00614EAC">
            <w:pPr>
              <w:pStyle w:val="TAL"/>
              <w:rPr>
                <w:rFonts w:eastAsia="MS Mincho"/>
              </w:rPr>
            </w:pPr>
            <w:r w:rsidRPr="0012712B">
              <w:rPr>
                <w:rFonts w:eastAsia="MS Mincho"/>
              </w:rPr>
              <w:t xml:space="preserve">  </w:t>
            </w:r>
            <w:r w:rsidR="00890EFF" w:rsidRPr="0012712B">
              <w:rPr>
                <w:rFonts w:eastAsia="MS Mincho"/>
              </w:rPr>
              <w:t>name</w:t>
            </w:r>
          </w:p>
        </w:tc>
        <w:tc>
          <w:tcPr>
            <w:tcW w:w="2267" w:type="dxa"/>
          </w:tcPr>
          <w:p w14:paraId="1C315253" w14:textId="77777777" w:rsidR="00890EFF" w:rsidRPr="0012712B" w:rsidRDefault="00890EFF" w:rsidP="00614EAC">
            <w:pPr>
              <w:pStyle w:val="TAL"/>
              <w:rPr>
                <w:rFonts w:eastAsia="MS PGothic"/>
              </w:rPr>
            </w:pPr>
            <w:r w:rsidRPr="0012712B">
              <w:rPr>
                <w:rFonts w:eastAsia="MS Mincho"/>
              </w:rPr>
              <w:t>MCPT</w:t>
            </w:r>
          </w:p>
        </w:tc>
        <w:tc>
          <w:tcPr>
            <w:tcW w:w="1700" w:type="dxa"/>
          </w:tcPr>
          <w:p w14:paraId="2B2FFDBD" w14:textId="77777777" w:rsidR="00890EFF" w:rsidRPr="0012712B" w:rsidRDefault="00890EFF" w:rsidP="00614EAC">
            <w:pPr>
              <w:pStyle w:val="TAL"/>
              <w:rPr>
                <w:rFonts w:eastAsia="MS PGothic"/>
              </w:rPr>
            </w:pPr>
          </w:p>
        </w:tc>
        <w:tc>
          <w:tcPr>
            <w:tcW w:w="1245" w:type="dxa"/>
          </w:tcPr>
          <w:p w14:paraId="6B260F5A" w14:textId="77777777" w:rsidR="00890EFF" w:rsidRPr="0012712B" w:rsidRDefault="00890EFF" w:rsidP="00614EAC">
            <w:pPr>
              <w:pStyle w:val="TAL"/>
              <w:rPr>
                <w:rFonts w:eastAsia="MS Mincho"/>
              </w:rPr>
            </w:pPr>
          </w:p>
        </w:tc>
      </w:tr>
      <w:tr w:rsidR="00890EFF" w:rsidRPr="0012712B" w14:paraId="52DD9514" w14:textId="77777777" w:rsidTr="0032116C">
        <w:trPr>
          <w:cantSplit/>
          <w:jc w:val="center"/>
        </w:trPr>
        <w:tc>
          <w:tcPr>
            <w:tcW w:w="4535" w:type="dxa"/>
          </w:tcPr>
          <w:p w14:paraId="4C8D0357" w14:textId="77777777" w:rsidR="00890EFF" w:rsidRPr="0012712B" w:rsidRDefault="00890EFF" w:rsidP="00614EAC">
            <w:pPr>
              <w:pStyle w:val="TAL"/>
              <w:rPr>
                <w:rFonts w:eastAsia="MS Mincho"/>
              </w:rPr>
            </w:pPr>
            <w:r w:rsidRPr="0012712B">
              <w:rPr>
                <w:rFonts w:eastAsia="MS Mincho"/>
              </w:rPr>
              <w:t>Reject Cause</w:t>
            </w:r>
          </w:p>
        </w:tc>
        <w:tc>
          <w:tcPr>
            <w:tcW w:w="2267" w:type="dxa"/>
          </w:tcPr>
          <w:p w14:paraId="58C5F679" w14:textId="77777777" w:rsidR="00890EFF" w:rsidRPr="0012712B" w:rsidRDefault="00890EFF" w:rsidP="00614EAC">
            <w:pPr>
              <w:pStyle w:val="TAL"/>
              <w:rPr>
                <w:rFonts w:eastAsia="MS Mincho"/>
              </w:rPr>
            </w:pPr>
          </w:p>
        </w:tc>
        <w:tc>
          <w:tcPr>
            <w:tcW w:w="1700" w:type="dxa"/>
          </w:tcPr>
          <w:p w14:paraId="3D8D5FF1" w14:textId="77777777" w:rsidR="00890EFF" w:rsidRPr="0012712B" w:rsidRDefault="00890EFF" w:rsidP="00614EAC">
            <w:pPr>
              <w:pStyle w:val="TAL"/>
              <w:rPr>
                <w:rFonts w:eastAsia="MS PGothic"/>
              </w:rPr>
            </w:pPr>
          </w:p>
        </w:tc>
        <w:tc>
          <w:tcPr>
            <w:tcW w:w="1245" w:type="dxa"/>
          </w:tcPr>
          <w:p w14:paraId="73A66E2C" w14:textId="77777777" w:rsidR="00890EFF" w:rsidRPr="0012712B" w:rsidRDefault="00890EFF" w:rsidP="00614EAC">
            <w:pPr>
              <w:pStyle w:val="TAL"/>
              <w:rPr>
                <w:rFonts w:eastAsia="MS Mincho"/>
              </w:rPr>
            </w:pPr>
          </w:p>
        </w:tc>
      </w:tr>
      <w:tr w:rsidR="00890EFF" w:rsidRPr="0012712B" w14:paraId="28E4BA35" w14:textId="77777777" w:rsidTr="0032116C">
        <w:trPr>
          <w:cantSplit/>
          <w:jc w:val="center"/>
        </w:trPr>
        <w:tc>
          <w:tcPr>
            <w:tcW w:w="4535" w:type="dxa"/>
          </w:tcPr>
          <w:p w14:paraId="19AD0D4A" w14:textId="77777777" w:rsidR="00890EFF" w:rsidRPr="0012712B" w:rsidRDefault="00890EFF" w:rsidP="00614EAC">
            <w:pPr>
              <w:pStyle w:val="TAL"/>
              <w:rPr>
                <w:rFonts w:eastAsia="MS Mincho"/>
              </w:rPr>
            </w:pPr>
            <w:r w:rsidRPr="0012712B">
              <w:rPr>
                <w:rFonts w:eastAsia="MS Mincho"/>
              </w:rPr>
              <w:t xml:space="preserve">  Reject Cause</w:t>
            </w:r>
          </w:p>
        </w:tc>
        <w:tc>
          <w:tcPr>
            <w:tcW w:w="2267" w:type="dxa"/>
          </w:tcPr>
          <w:p w14:paraId="1EE38E60" w14:textId="77777777" w:rsidR="00890EFF" w:rsidRPr="0012712B" w:rsidRDefault="00890EFF" w:rsidP="00614EAC">
            <w:pPr>
              <w:pStyle w:val="TAL"/>
              <w:rPr>
                <w:rFonts w:eastAsia="MS Mincho"/>
              </w:rPr>
            </w:pPr>
            <w:r w:rsidRPr="0012712B">
              <w:rPr>
                <w:rFonts w:eastAsia="MS Mincho"/>
              </w:rPr>
              <w:t>"1"</w:t>
            </w:r>
          </w:p>
        </w:tc>
        <w:tc>
          <w:tcPr>
            <w:tcW w:w="1700" w:type="dxa"/>
          </w:tcPr>
          <w:p w14:paraId="1AD9BF16" w14:textId="77777777" w:rsidR="00890EFF" w:rsidRPr="0012712B" w:rsidRDefault="00890EFF" w:rsidP="00614EAC">
            <w:pPr>
              <w:pStyle w:val="TAL"/>
              <w:rPr>
                <w:rFonts w:eastAsia="MS PGothic"/>
              </w:rPr>
            </w:pPr>
            <w:r w:rsidRPr="0012712B">
              <w:rPr>
                <w:rFonts w:eastAsia="MS Mincho"/>
              </w:rPr>
              <w:t>Cause #1 - Another MCPTT client has permission</w:t>
            </w:r>
          </w:p>
        </w:tc>
        <w:tc>
          <w:tcPr>
            <w:tcW w:w="1245" w:type="dxa"/>
          </w:tcPr>
          <w:p w14:paraId="2E846A09" w14:textId="77777777" w:rsidR="00890EFF" w:rsidRPr="0012712B" w:rsidRDefault="00890EFF" w:rsidP="00614EAC">
            <w:pPr>
              <w:pStyle w:val="TAL"/>
              <w:rPr>
                <w:rFonts w:eastAsia="MS Mincho"/>
              </w:rPr>
            </w:pPr>
          </w:p>
        </w:tc>
      </w:tr>
      <w:tr w:rsidR="00890EFF" w:rsidRPr="0012712B" w14:paraId="1E49F591" w14:textId="77777777" w:rsidTr="0032116C">
        <w:trPr>
          <w:cantSplit/>
          <w:jc w:val="center"/>
        </w:trPr>
        <w:tc>
          <w:tcPr>
            <w:tcW w:w="4535" w:type="dxa"/>
            <w:tcBorders>
              <w:bottom w:val="single" w:sz="4" w:space="0" w:color="auto"/>
            </w:tcBorders>
          </w:tcPr>
          <w:p w14:paraId="69C83C0C" w14:textId="77777777" w:rsidR="00890EFF" w:rsidRPr="0012712B" w:rsidRDefault="00890EFF" w:rsidP="00614EAC">
            <w:pPr>
              <w:pStyle w:val="TAL"/>
              <w:rPr>
                <w:rFonts w:eastAsia="MS Mincho"/>
              </w:rPr>
            </w:pPr>
            <w:r w:rsidRPr="0012712B">
              <w:rPr>
                <w:rFonts w:eastAsia="MS Mincho"/>
              </w:rPr>
              <w:t xml:space="preserve">  Reject Phrase</w:t>
            </w:r>
          </w:p>
        </w:tc>
        <w:tc>
          <w:tcPr>
            <w:tcW w:w="2267" w:type="dxa"/>
          </w:tcPr>
          <w:p w14:paraId="41B48C6C" w14:textId="77777777" w:rsidR="00890EFF" w:rsidRPr="0012712B" w:rsidRDefault="00890EFF" w:rsidP="00614EAC">
            <w:pPr>
              <w:pStyle w:val="TAL"/>
              <w:rPr>
                <w:rFonts w:eastAsia="MS Mincho"/>
              </w:rPr>
            </w:pPr>
            <w:r w:rsidRPr="0012712B">
              <w:rPr>
                <w:rFonts w:eastAsia="MS Mincho"/>
              </w:rPr>
              <w:t>"Another MCPTT client has permission"</w:t>
            </w:r>
          </w:p>
        </w:tc>
        <w:tc>
          <w:tcPr>
            <w:tcW w:w="1700" w:type="dxa"/>
          </w:tcPr>
          <w:p w14:paraId="467BF2EF" w14:textId="77777777" w:rsidR="00890EFF" w:rsidRPr="0012712B" w:rsidRDefault="00890EFF" w:rsidP="00614EAC">
            <w:pPr>
              <w:pStyle w:val="TAL"/>
              <w:rPr>
                <w:rFonts w:eastAsia="MS PGothic"/>
              </w:rPr>
            </w:pPr>
            <w:r w:rsidRPr="0012712B">
              <w:t>An additional text string explaining the reason for rejecting the floor request</w:t>
            </w:r>
            <w:r w:rsidRPr="0012712B">
              <w:rPr>
                <w:rFonts w:eastAsia="MS PGothic"/>
              </w:rPr>
              <w:t>.</w:t>
            </w:r>
          </w:p>
        </w:tc>
        <w:tc>
          <w:tcPr>
            <w:tcW w:w="1245" w:type="dxa"/>
          </w:tcPr>
          <w:p w14:paraId="1C23A3A7" w14:textId="77777777" w:rsidR="00890EFF" w:rsidRPr="0012712B" w:rsidRDefault="00890EFF" w:rsidP="00614EAC">
            <w:pPr>
              <w:pStyle w:val="TAL"/>
              <w:rPr>
                <w:rFonts w:eastAsia="MS Mincho"/>
              </w:rPr>
            </w:pPr>
          </w:p>
        </w:tc>
      </w:tr>
      <w:tr w:rsidR="00890EFF" w:rsidRPr="0012712B" w14:paraId="309ECBE4" w14:textId="77777777" w:rsidTr="0032116C">
        <w:trPr>
          <w:cantSplit/>
          <w:jc w:val="center"/>
        </w:trPr>
        <w:tc>
          <w:tcPr>
            <w:tcW w:w="4535" w:type="dxa"/>
            <w:tcBorders>
              <w:bottom w:val="single" w:sz="4" w:space="0" w:color="auto"/>
            </w:tcBorders>
          </w:tcPr>
          <w:p w14:paraId="165E827C" w14:textId="77777777" w:rsidR="00890EFF" w:rsidRPr="0012712B" w:rsidRDefault="00890EFF" w:rsidP="00614EAC">
            <w:pPr>
              <w:pStyle w:val="TAL"/>
              <w:rPr>
                <w:rFonts w:eastAsia="MS Mincho"/>
              </w:rPr>
            </w:pPr>
            <w:r w:rsidRPr="0012712B">
              <w:rPr>
                <w:rFonts w:eastAsia="MS Mincho"/>
              </w:rPr>
              <w:t>User ID</w:t>
            </w:r>
          </w:p>
        </w:tc>
        <w:tc>
          <w:tcPr>
            <w:tcW w:w="2267" w:type="dxa"/>
          </w:tcPr>
          <w:p w14:paraId="42C09B79" w14:textId="77777777" w:rsidR="00890EFF" w:rsidRPr="0012712B" w:rsidRDefault="00890EFF" w:rsidP="00614EAC">
            <w:pPr>
              <w:pStyle w:val="TAL"/>
              <w:rPr>
                <w:rFonts w:eastAsia="MS Mincho"/>
              </w:rPr>
            </w:pPr>
            <w:r w:rsidRPr="0012712B">
              <w:rPr>
                <w:rFonts w:eastAsia="MS PGothic"/>
              </w:rPr>
              <w:t>Not present</w:t>
            </w:r>
          </w:p>
        </w:tc>
        <w:tc>
          <w:tcPr>
            <w:tcW w:w="1700" w:type="dxa"/>
          </w:tcPr>
          <w:p w14:paraId="72195549" w14:textId="77777777" w:rsidR="00890EFF" w:rsidRPr="0012712B" w:rsidRDefault="00890EFF" w:rsidP="00614EAC">
            <w:pPr>
              <w:pStyle w:val="TAL"/>
              <w:rPr>
                <w:rFonts w:eastAsia="MS PGothic"/>
              </w:rPr>
            </w:pPr>
          </w:p>
        </w:tc>
        <w:tc>
          <w:tcPr>
            <w:tcW w:w="1245" w:type="dxa"/>
          </w:tcPr>
          <w:p w14:paraId="50E9B3AD" w14:textId="77777777" w:rsidR="00890EFF" w:rsidRPr="0012712B" w:rsidRDefault="00890EFF" w:rsidP="00614EAC">
            <w:pPr>
              <w:pStyle w:val="TAL"/>
              <w:rPr>
                <w:rFonts w:eastAsia="MS Mincho"/>
              </w:rPr>
            </w:pPr>
            <w:r w:rsidRPr="0012712B">
              <w:rPr>
                <w:rFonts w:eastAsia="MS Mincho"/>
              </w:rPr>
              <w:t>ON-NETWORK</w:t>
            </w:r>
          </w:p>
        </w:tc>
      </w:tr>
      <w:tr w:rsidR="00890EFF" w:rsidRPr="0012712B" w14:paraId="33775B30" w14:textId="77777777" w:rsidTr="0032116C">
        <w:trPr>
          <w:cantSplit/>
          <w:jc w:val="center"/>
        </w:trPr>
        <w:tc>
          <w:tcPr>
            <w:tcW w:w="4535" w:type="dxa"/>
            <w:tcBorders>
              <w:bottom w:val="single" w:sz="4" w:space="0" w:color="auto"/>
            </w:tcBorders>
          </w:tcPr>
          <w:p w14:paraId="5700ADB6" w14:textId="77777777" w:rsidR="00890EFF" w:rsidRPr="0012712B" w:rsidRDefault="00890EFF" w:rsidP="00614EAC">
            <w:pPr>
              <w:pStyle w:val="TAL"/>
              <w:rPr>
                <w:rFonts w:eastAsia="MS Mincho"/>
              </w:rPr>
            </w:pPr>
            <w:r w:rsidRPr="0012712B">
              <w:rPr>
                <w:rFonts w:eastAsia="MS Mincho"/>
              </w:rPr>
              <w:t>User ID</w:t>
            </w:r>
          </w:p>
        </w:tc>
        <w:tc>
          <w:tcPr>
            <w:tcW w:w="2267" w:type="dxa"/>
          </w:tcPr>
          <w:p w14:paraId="50150EAF" w14:textId="77777777" w:rsidR="00890EFF" w:rsidRPr="0012712B" w:rsidRDefault="00890EFF" w:rsidP="00614EAC">
            <w:pPr>
              <w:pStyle w:val="TAL"/>
              <w:rPr>
                <w:rFonts w:eastAsia="MS Mincho"/>
              </w:rPr>
            </w:pPr>
          </w:p>
        </w:tc>
        <w:tc>
          <w:tcPr>
            <w:tcW w:w="1700" w:type="dxa"/>
          </w:tcPr>
          <w:p w14:paraId="52E13B2C" w14:textId="77777777" w:rsidR="00890EFF" w:rsidRPr="0012712B" w:rsidRDefault="00890EFF" w:rsidP="00614EAC">
            <w:pPr>
              <w:pStyle w:val="TAL"/>
              <w:rPr>
                <w:rFonts w:eastAsia="MS PGothic"/>
              </w:rPr>
            </w:pPr>
          </w:p>
        </w:tc>
        <w:tc>
          <w:tcPr>
            <w:tcW w:w="1245" w:type="dxa"/>
          </w:tcPr>
          <w:p w14:paraId="25A7DA88" w14:textId="77777777" w:rsidR="00890EFF" w:rsidRPr="0012712B" w:rsidRDefault="00890EFF" w:rsidP="00614EAC">
            <w:pPr>
              <w:pStyle w:val="TAL"/>
              <w:rPr>
                <w:rFonts w:eastAsia="MS Mincho"/>
              </w:rPr>
            </w:pPr>
            <w:r w:rsidRPr="0012712B">
              <w:rPr>
                <w:rFonts w:eastAsia="MS Mincho"/>
              </w:rPr>
              <w:t>OFF-NETWORK</w:t>
            </w:r>
          </w:p>
        </w:tc>
      </w:tr>
      <w:tr w:rsidR="00890EFF" w:rsidRPr="0012712B" w14:paraId="4EB35FE0" w14:textId="77777777" w:rsidTr="0032116C">
        <w:trPr>
          <w:cantSplit/>
          <w:jc w:val="center"/>
        </w:trPr>
        <w:tc>
          <w:tcPr>
            <w:tcW w:w="4535" w:type="dxa"/>
            <w:tcBorders>
              <w:top w:val="single" w:sz="4" w:space="0" w:color="auto"/>
            </w:tcBorders>
          </w:tcPr>
          <w:p w14:paraId="04F21ABB" w14:textId="77777777" w:rsidR="00890EFF" w:rsidRPr="0012712B" w:rsidRDefault="00890EFF" w:rsidP="00614EAC">
            <w:pPr>
              <w:pStyle w:val="TAL"/>
              <w:rPr>
                <w:rFonts w:eastAsia="MS Mincho"/>
              </w:rPr>
            </w:pPr>
            <w:r w:rsidRPr="0012712B">
              <w:rPr>
                <w:rFonts w:eastAsia="MS Mincho"/>
              </w:rPr>
              <w:t xml:space="preserve">  User ID</w:t>
            </w:r>
          </w:p>
        </w:tc>
        <w:tc>
          <w:tcPr>
            <w:tcW w:w="2267" w:type="dxa"/>
          </w:tcPr>
          <w:p w14:paraId="56F826B0" w14:textId="77777777" w:rsidR="00890EFF" w:rsidRPr="0012712B" w:rsidRDefault="00D63002" w:rsidP="00614EAC">
            <w:pPr>
              <w:pStyle w:val="TAL"/>
              <w:rPr>
                <w:rFonts w:eastAsia="MS PGothic"/>
              </w:rPr>
            </w:pPr>
            <w:proofErr w:type="spellStart"/>
            <w:r w:rsidRPr="0012712B">
              <w:rPr>
                <w:rFonts w:eastAsia="MS PGothic"/>
              </w:rPr>
              <w:t>px_MCPTT_ID_User_A</w:t>
            </w:r>
            <w:proofErr w:type="spellEnd"/>
          </w:p>
        </w:tc>
        <w:tc>
          <w:tcPr>
            <w:tcW w:w="1700" w:type="dxa"/>
          </w:tcPr>
          <w:p w14:paraId="08F114F8" w14:textId="77777777" w:rsidR="00890EFF" w:rsidRPr="0012712B" w:rsidRDefault="009478C1" w:rsidP="00614EAC">
            <w:pPr>
              <w:pStyle w:val="TAL"/>
              <w:rPr>
                <w:rFonts w:eastAsia="MS PGothic"/>
              </w:rPr>
            </w:pPr>
            <w:r w:rsidRPr="0012712B">
              <w:t xml:space="preserve">The </w:t>
            </w:r>
            <w:r w:rsidRPr="0012712B">
              <w:rPr>
                <w:lang w:eastAsia="ko-KR"/>
              </w:rPr>
              <w:t>MCPTT User ID</w:t>
            </w:r>
            <w:r w:rsidRPr="0012712B">
              <w:t xml:space="preserve"> of the floor participant being denied floor request</w:t>
            </w:r>
            <w:r w:rsidRPr="0012712B">
              <w:rPr>
                <w:lang w:eastAsia="ko-KR"/>
              </w:rPr>
              <w:t>.</w:t>
            </w:r>
          </w:p>
        </w:tc>
        <w:tc>
          <w:tcPr>
            <w:tcW w:w="1245" w:type="dxa"/>
          </w:tcPr>
          <w:p w14:paraId="23BE1835" w14:textId="77777777" w:rsidR="00890EFF" w:rsidRPr="0012712B" w:rsidRDefault="00890EFF" w:rsidP="00614EAC">
            <w:pPr>
              <w:pStyle w:val="TAL"/>
              <w:rPr>
                <w:rFonts w:eastAsia="MS Mincho"/>
              </w:rPr>
            </w:pPr>
          </w:p>
        </w:tc>
      </w:tr>
      <w:tr w:rsidR="00890EFF" w:rsidRPr="0012712B" w14:paraId="5468DBF0" w14:textId="77777777" w:rsidTr="0032116C">
        <w:trPr>
          <w:cantSplit/>
          <w:jc w:val="center"/>
        </w:trPr>
        <w:tc>
          <w:tcPr>
            <w:tcW w:w="4535" w:type="dxa"/>
          </w:tcPr>
          <w:p w14:paraId="5271FE2C" w14:textId="77777777" w:rsidR="00890EFF" w:rsidRPr="0012712B" w:rsidRDefault="00890EFF" w:rsidP="00614EAC">
            <w:pPr>
              <w:pStyle w:val="TAL"/>
              <w:rPr>
                <w:rFonts w:eastAsia="MS Mincho"/>
              </w:rPr>
            </w:pPr>
            <w:r w:rsidRPr="0012712B">
              <w:rPr>
                <w:rFonts w:eastAsia="MS Mincho"/>
              </w:rPr>
              <w:t>Track Info</w:t>
            </w:r>
          </w:p>
        </w:tc>
        <w:tc>
          <w:tcPr>
            <w:tcW w:w="2267" w:type="dxa"/>
          </w:tcPr>
          <w:p w14:paraId="7A30CA1A" w14:textId="77777777" w:rsidR="00890EFF" w:rsidRPr="0012712B" w:rsidRDefault="00890EFF" w:rsidP="00614EAC">
            <w:pPr>
              <w:pStyle w:val="TAL"/>
              <w:rPr>
                <w:rFonts w:eastAsia="MS PGothic"/>
              </w:rPr>
            </w:pPr>
            <w:r w:rsidRPr="0012712B">
              <w:rPr>
                <w:rFonts w:eastAsia="MS PGothic"/>
              </w:rPr>
              <w:t>Not present</w:t>
            </w:r>
          </w:p>
        </w:tc>
        <w:tc>
          <w:tcPr>
            <w:tcW w:w="1700" w:type="dxa"/>
          </w:tcPr>
          <w:p w14:paraId="3CC64BC5" w14:textId="77777777" w:rsidR="00890EFF" w:rsidRPr="0012712B" w:rsidRDefault="00890EFF" w:rsidP="00614EAC">
            <w:pPr>
              <w:pStyle w:val="TAL"/>
              <w:rPr>
                <w:rFonts w:eastAsia="MS PGothic"/>
              </w:rPr>
            </w:pPr>
            <w:r w:rsidRPr="0012712B">
              <w:rPr>
                <w:rFonts w:eastAsia="MS PGothic"/>
              </w:rPr>
              <w:t>The MCPTT call does not involve a non-controlling MCPTT function</w:t>
            </w:r>
          </w:p>
        </w:tc>
        <w:tc>
          <w:tcPr>
            <w:tcW w:w="1245" w:type="dxa"/>
          </w:tcPr>
          <w:p w14:paraId="1E559604" w14:textId="77777777" w:rsidR="00890EFF" w:rsidRPr="0012712B" w:rsidRDefault="00890EFF" w:rsidP="00614EAC">
            <w:pPr>
              <w:pStyle w:val="TAL"/>
              <w:rPr>
                <w:rFonts w:eastAsia="MS Mincho"/>
              </w:rPr>
            </w:pPr>
          </w:p>
        </w:tc>
      </w:tr>
      <w:tr w:rsidR="00890EFF" w:rsidRPr="0012712B" w14:paraId="05D7EF1B" w14:textId="77777777" w:rsidTr="0032116C">
        <w:trPr>
          <w:cantSplit/>
          <w:jc w:val="center"/>
        </w:trPr>
        <w:tc>
          <w:tcPr>
            <w:tcW w:w="4535" w:type="dxa"/>
          </w:tcPr>
          <w:p w14:paraId="55CA60C6" w14:textId="77777777" w:rsidR="00890EFF" w:rsidRPr="0012712B" w:rsidRDefault="00890EFF" w:rsidP="00614EAC">
            <w:pPr>
              <w:pStyle w:val="TAL"/>
              <w:rPr>
                <w:rFonts w:eastAsia="MS Mincho"/>
              </w:rPr>
            </w:pPr>
            <w:r w:rsidRPr="0012712B">
              <w:rPr>
                <w:rFonts w:eastAsia="MS Mincho"/>
              </w:rPr>
              <w:t>Floor Indicator</w:t>
            </w:r>
          </w:p>
        </w:tc>
        <w:tc>
          <w:tcPr>
            <w:tcW w:w="2267" w:type="dxa"/>
          </w:tcPr>
          <w:p w14:paraId="4FEF7CEC" w14:textId="77777777" w:rsidR="00890EFF" w:rsidRPr="0012712B" w:rsidRDefault="00890EFF" w:rsidP="00614EAC">
            <w:pPr>
              <w:pStyle w:val="TAL"/>
              <w:rPr>
                <w:rFonts w:eastAsia="MS PGothic"/>
              </w:rPr>
            </w:pPr>
          </w:p>
        </w:tc>
        <w:tc>
          <w:tcPr>
            <w:tcW w:w="1700" w:type="dxa"/>
          </w:tcPr>
          <w:p w14:paraId="31984047" w14:textId="77777777" w:rsidR="00890EFF" w:rsidRPr="0012712B" w:rsidRDefault="00890EFF" w:rsidP="00614EAC">
            <w:pPr>
              <w:pStyle w:val="TAL"/>
              <w:rPr>
                <w:rFonts w:eastAsia="MS PGothic"/>
              </w:rPr>
            </w:pPr>
          </w:p>
        </w:tc>
        <w:tc>
          <w:tcPr>
            <w:tcW w:w="1245" w:type="dxa"/>
          </w:tcPr>
          <w:p w14:paraId="38E6B5C4" w14:textId="77777777" w:rsidR="00890EFF" w:rsidRPr="0012712B" w:rsidRDefault="00890EFF" w:rsidP="00614EAC">
            <w:pPr>
              <w:pStyle w:val="TAL"/>
              <w:rPr>
                <w:rFonts w:eastAsia="MS Mincho"/>
              </w:rPr>
            </w:pPr>
          </w:p>
        </w:tc>
      </w:tr>
      <w:tr w:rsidR="004304C5" w:rsidRPr="0012712B" w14:paraId="56165CD9" w14:textId="77777777" w:rsidTr="0032116C">
        <w:trPr>
          <w:cantSplit/>
          <w:jc w:val="center"/>
        </w:trPr>
        <w:tc>
          <w:tcPr>
            <w:tcW w:w="4535" w:type="dxa"/>
          </w:tcPr>
          <w:p w14:paraId="47FC9C8D" w14:textId="77777777" w:rsidR="004304C5" w:rsidRPr="0012712B" w:rsidRDefault="004304C5" w:rsidP="004304C5">
            <w:pPr>
              <w:pStyle w:val="TAL"/>
              <w:rPr>
                <w:rFonts w:eastAsia="MS Mincho"/>
              </w:rPr>
            </w:pPr>
            <w:r w:rsidRPr="0012712B">
              <w:rPr>
                <w:rFonts w:eastAsia="MS Mincho"/>
              </w:rPr>
              <w:t xml:space="preserve">  Floor Indicator</w:t>
            </w:r>
          </w:p>
        </w:tc>
        <w:tc>
          <w:tcPr>
            <w:tcW w:w="2267" w:type="dxa"/>
          </w:tcPr>
          <w:p w14:paraId="410E9A79" w14:textId="77777777" w:rsidR="004304C5" w:rsidRPr="0012712B" w:rsidRDefault="004304C5" w:rsidP="004304C5">
            <w:pPr>
              <w:pStyle w:val="TAL"/>
              <w:rPr>
                <w:rFonts w:eastAsia="MS PGothic"/>
              </w:rPr>
            </w:pPr>
            <w:r w:rsidRPr="0012712B">
              <w:rPr>
                <w:rFonts w:eastAsia="MS PGothic"/>
              </w:rPr>
              <w:t>1000010000000000</w:t>
            </w:r>
          </w:p>
        </w:tc>
        <w:tc>
          <w:tcPr>
            <w:tcW w:w="1700" w:type="dxa"/>
          </w:tcPr>
          <w:p w14:paraId="6848F835" w14:textId="77777777" w:rsidR="004304C5" w:rsidRPr="0012712B" w:rsidRDefault="004304C5" w:rsidP="004304C5">
            <w:pPr>
              <w:pStyle w:val="TAL"/>
              <w:rPr>
                <w:rFonts w:eastAsia="MS PGothic"/>
              </w:rPr>
            </w:pPr>
            <w:r w:rsidRPr="0012712B">
              <w:rPr>
                <w:rFonts w:eastAsia="MS PGothic"/>
              </w:rPr>
              <w:t>Normal call, queueing supported</w:t>
            </w:r>
          </w:p>
        </w:tc>
        <w:tc>
          <w:tcPr>
            <w:tcW w:w="1245" w:type="dxa"/>
          </w:tcPr>
          <w:p w14:paraId="52670ACE" w14:textId="77777777" w:rsidR="004304C5" w:rsidRPr="0012712B" w:rsidRDefault="004304C5" w:rsidP="004304C5">
            <w:pPr>
              <w:pStyle w:val="TAL"/>
              <w:rPr>
                <w:rFonts w:eastAsia="MS Mincho"/>
              </w:rPr>
            </w:pPr>
          </w:p>
        </w:tc>
      </w:tr>
    </w:tbl>
    <w:p w14:paraId="32F4CCC5" w14:textId="77777777" w:rsidR="00890EFF" w:rsidRPr="0012712B" w:rsidRDefault="00890EFF" w:rsidP="00890EFF"/>
    <w:p w14:paraId="74607688" w14:textId="77777777" w:rsidR="00890EFF" w:rsidRPr="0012712B" w:rsidRDefault="00890EFF" w:rsidP="00FD380B">
      <w:pPr>
        <w:pStyle w:val="Heading4"/>
      </w:pPr>
      <w:bookmarkStart w:id="38" w:name="_Toc20909046"/>
      <w:bookmarkStart w:id="39" w:name="_Toc27678185"/>
      <w:bookmarkStart w:id="40" w:name="_Toc36037207"/>
      <w:bookmarkStart w:id="41" w:name="_Toc44398284"/>
      <w:bookmarkStart w:id="42" w:name="_Toc52382470"/>
      <w:bookmarkStart w:id="43" w:name="_Toc60687379"/>
      <w:bookmarkStart w:id="44" w:name="_Toc68726544"/>
      <w:r w:rsidRPr="0012712B">
        <w:lastRenderedPageBreak/>
        <w:t>5.5.6.5</w:t>
      </w:r>
      <w:r w:rsidRPr="0012712B">
        <w:tab/>
        <w:t>Floor Release</w:t>
      </w:r>
      <w:bookmarkEnd w:id="38"/>
      <w:bookmarkEnd w:id="39"/>
      <w:bookmarkEnd w:id="40"/>
      <w:bookmarkEnd w:id="41"/>
      <w:bookmarkEnd w:id="42"/>
      <w:bookmarkEnd w:id="43"/>
      <w:bookmarkEnd w:id="44"/>
    </w:p>
    <w:p w14:paraId="33B03EDC" w14:textId="77777777" w:rsidR="00890EFF" w:rsidRPr="0012712B" w:rsidRDefault="00890EFF" w:rsidP="000B457D">
      <w:pPr>
        <w:pStyle w:val="TH"/>
      </w:pPr>
      <w:r w:rsidRPr="0012712B">
        <w:t>Table 5.5.6.5-1: Floor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0EFF" w:rsidRPr="0012712B" w14:paraId="3CD36753" w14:textId="77777777" w:rsidTr="0032116C">
        <w:trPr>
          <w:cantSplit/>
          <w:jc w:val="center"/>
        </w:trPr>
        <w:tc>
          <w:tcPr>
            <w:tcW w:w="9747" w:type="dxa"/>
            <w:gridSpan w:val="4"/>
          </w:tcPr>
          <w:p w14:paraId="0B6856B7" w14:textId="77777777" w:rsidR="00890EFF" w:rsidRPr="0012712B" w:rsidRDefault="00890EFF" w:rsidP="00614EAC">
            <w:pPr>
              <w:pStyle w:val="TAL"/>
              <w:rPr>
                <w:rFonts w:eastAsia="MS Mincho"/>
              </w:rPr>
            </w:pPr>
            <w:r w:rsidRPr="0012712B">
              <w:rPr>
                <w:rFonts w:eastAsia="MS Mincho"/>
              </w:rPr>
              <w:t>Derivation Path: 24.38</w:t>
            </w:r>
            <w:r w:rsidR="009D1F1E" w:rsidRPr="0012712B">
              <w:rPr>
                <w:rFonts w:eastAsia="MS Mincho"/>
              </w:rPr>
              <w:t>0 [1</w:t>
            </w:r>
            <w:r w:rsidRPr="0012712B">
              <w:rPr>
                <w:rFonts w:eastAsia="MS Mincho"/>
              </w:rPr>
              <w:t>0], Table 8.2.7-1.</w:t>
            </w:r>
          </w:p>
        </w:tc>
      </w:tr>
      <w:tr w:rsidR="00890EFF" w:rsidRPr="0012712B" w14:paraId="517E8820" w14:textId="77777777" w:rsidTr="0032116C">
        <w:trPr>
          <w:cantSplit/>
          <w:jc w:val="center"/>
        </w:trPr>
        <w:tc>
          <w:tcPr>
            <w:tcW w:w="4535" w:type="dxa"/>
          </w:tcPr>
          <w:p w14:paraId="152FA183" w14:textId="77777777" w:rsidR="00890EFF" w:rsidRPr="0012712B" w:rsidRDefault="00890EFF" w:rsidP="00614EAC">
            <w:pPr>
              <w:pStyle w:val="TAH"/>
              <w:rPr>
                <w:rFonts w:eastAsia="MS Mincho"/>
              </w:rPr>
            </w:pPr>
            <w:r w:rsidRPr="0012712B">
              <w:rPr>
                <w:rFonts w:eastAsia="MS Mincho"/>
              </w:rPr>
              <w:t>Information Element</w:t>
            </w:r>
          </w:p>
        </w:tc>
        <w:tc>
          <w:tcPr>
            <w:tcW w:w="2267" w:type="dxa"/>
          </w:tcPr>
          <w:p w14:paraId="5F53E792" w14:textId="77777777" w:rsidR="00890EFF" w:rsidRPr="0012712B" w:rsidRDefault="00890EFF" w:rsidP="00614EAC">
            <w:pPr>
              <w:pStyle w:val="TAH"/>
              <w:rPr>
                <w:rFonts w:eastAsia="MS Mincho"/>
              </w:rPr>
            </w:pPr>
            <w:r w:rsidRPr="0012712B">
              <w:rPr>
                <w:rFonts w:eastAsia="MS Mincho"/>
              </w:rPr>
              <w:t>Value/remark</w:t>
            </w:r>
          </w:p>
        </w:tc>
        <w:tc>
          <w:tcPr>
            <w:tcW w:w="1700" w:type="dxa"/>
          </w:tcPr>
          <w:p w14:paraId="30E7A2BB" w14:textId="77777777" w:rsidR="00890EFF" w:rsidRPr="0012712B" w:rsidRDefault="00890EFF" w:rsidP="00614EAC">
            <w:pPr>
              <w:pStyle w:val="TAH"/>
              <w:rPr>
                <w:rFonts w:eastAsia="MS Mincho"/>
              </w:rPr>
            </w:pPr>
            <w:r w:rsidRPr="0012712B">
              <w:rPr>
                <w:rFonts w:eastAsia="MS Mincho"/>
              </w:rPr>
              <w:t>Comment</w:t>
            </w:r>
          </w:p>
        </w:tc>
        <w:tc>
          <w:tcPr>
            <w:tcW w:w="1245" w:type="dxa"/>
          </w:tcPr>
          <w:p w14:paraId="415ABFD8" w14:textId="77777777" w:rsidR="00890EFF" w:rsidRPr="0012712B" w:rsidRDefault="00890EFF" w:rsidP="00614EAC">
            <w:pPr>
              <w:pStyle w:val="TAH"/>
              <w:rPr>
                <w:rFonts w:eastAsia="MS Mincho"/>
              </w:rPr>
            </w:pPr>
            <w:r w:rsidRPr="0012712B">
              <w:rPr>
                <w:rFonts w:eastAsia="MS Mincho"/>
              </w:rPr>
              <w:t>Condition</w:t>
            </w:r>
          </w:p>
        </w:tc>
      </w:tr>
      <w:tr w:rsidR="005F04AA" w:rsidRPr="0012712B" w14:paraId="705822DA" w14:textId="77777777" w:rsidTr="0032116C">
        <w:trPr>
          <w:cantSplit/>
          <w:jc w:val="center"/>
        </w:trPr>
        <w:tc>
          <w:tcPr>
            <w:tcW w:w="4535" w:type="dxa"/>
          </w:tcPr>
          <w:p w14:paraId="7E39187A" w14:textId="77777777" w:rsidR="005F04AA" w:rsidRPr="0012712B" w:rsidRDefault="005F04AA" w:rsidP="005F04AA">
            <w:pPr>
              <w:pStyle w:val="TAL"/>
              <w:rPr>
                <w:rFonts w:eastAsia="MS Mincho"/>
              </w:rPr>
            </w:pPr>
            <w:r w:rsidRPr="0012712B">
              <w:rPr>
                <w:rFonts w:eastAsia="MS Mincho"/>
              </w:rPr>
              <w:t>RTCP header</w:t>
            </w:r>
          </w:p>
        </w:tc>
        <w:tc>
          <w:tcPr>
            <w:tcW w:w="2267" w:type="dxa"/>
          </w:tcPr>
          <w:p w14:paraId="6F6CECE4" w14:textId="77777777" w:rsidR="005F04AA" w:rsidRPr="0012712B" w:rsidRDefault="005F04AA" w:rsidP="005F04AA">
            <w:pPr>
              <w:pStyle w:val="TAL"/>
            </w:pPr>
          </w:p>
        </w:tc>
        <w:tc>
          <w:tcPr>
            <w:tcW w:w="1700" w:type="dxa"/>
          </w:tcPr>
          <w:p w14:paraId="40C8C84F" w14:textId="77777777" w:rsidR="005F04AA" w:rsidRPr="0012712B" w:rsidRDefault="005F04AA" w:rsidP="005F04AA">
            <w:pPr>
              <w:pStyle w:val="TAL"/>
              <w:rPr>
                <w:rFonts w:eastAsia="MS PGothic"/>
              </w:rPr>
            </w:pPr>
          </w:p>
        </w:tc>
        <w:tc>
          <w:tcPr>
            <w:tcW w:w="1245" w:type="dxa"/>
          </w:tcPr>
          <w:p w14:paraId="71B964AD" w14:textId="77777777" w:rsidR="005F04AA" w:rsidRPr="0012712B" w:rsidRDefault="005F04AA" w:rsidP="005F04AA">
            <w:pPr>
              <w:pStyle w:val="TAL"/>
              <w:rPr>
                <w:rFonts w:eastAsia="MS Mincho"/>
              </w:rPr>
            </w:pPr>
          </w:p>
        </w:tc>
      </w:tr>
      <w:tr w:rsidR="005F04AA" w:rsidRPr="0012712B" w14:paraId="3F249E1E" w14:textId="77777777" w:rsidTr="0032116C">
        <w:trPr>
          <w:cantSplit/>
          <w:jc w:val="center"/>
        </w:trPr>
        <w:tc>
          <w:tcPr>
            <w:tcW w:w="4535" w:type="dxa"/>
          </w:tcPr>
          <w:p w14:paraId="003DF584" w14:textId="77777777" w:rsidR="005F04AA" w:rsidRPr="0012712B" w:rsidRDefault="005F04AA" w:rsidP="005F04AA">
            <w:pPr>
              <w:pStyle w:val="TAL"/>
              <w:rPr>
                <w:rFonts w:eastAsia="MS Mincho"/>
              </w:rPr>
            </w:pPr>
            <w:r w:rsidRPr="0012712B">
              <w:rPr>
                <w:rFonts w:eastAsia="MS Mincho"/>
              </w:rPr>
              <w:t xml:space="preserve">  Subtype</w:t>
            </w:r>
          </w:p>
        </w:tc>
        <w:tc>
          <w:tcPr>
            <w:tcW w:w="2267" w:type="dxa"/>
          </w:tcPr>
          <w:p w14:paraId="64008737" w14:textId="77777777" w:rsidR="005F04AA" w:rsidRPr="0012712B" w:rsidRDefault="005F04AA" w:rsidP="005F04AA">
            <w:pPr>
              <w:pStyle w:val="TAL"/>
            </w:pPr>
            <w:r w:rsidRPr="0012712B">
              <w:t>x0100</w:t>
            </w:r>
          </w:p>
        </w:tc>
        <w:tc>
          <w:tcPr>
            <w:tcW w:w="1700" w:type="dxa"/>
          </w:tcPr>
          <w:p w14:paraId="03504704" w14:textId="77777777" w:rsidR="005F04AA" w:rsidRPr="0012712B" w:rsidRDefault="005F04AA" w:rsidP="005F04AA">
            <w:pPr>
              <w:pStyle w:val="TAL"/>
              <w:rPr>
                <w:rFonts w:eastAsia="MS PGothic"/>
              </w:rPr>
            </w:pPr>
            <w:r w:rsidRPr="0012712B">
              <w:rPr>
                <w:rFonts w:eastAsia="MS PGothic"/>
              </w:rPr>
              <w:t>Floor Release</w:t>
            </w:r>
          </w:p>
        </w:tc>
        <w:tc>
          <w:tcPr>
            <w:tcW w:w="1245" w:type="dxa"/>
          </w:tcPr>
          <w:p w14:paraId="39C113E2" w14:textId="77777777" w:rsidR="005F04AA" w:rsidRPr="0012712B" w:rsidRDefault="005F04AA" w:rsidP="005F04AA">
            <w:pPr>
              <w:pStyle w:val="TAL"/>
              <w:rPr>
                <w:rFonts w:eastAsia="MS Mincho"/>
              </w:rPr>
            </w:pPr>
          </w:p>
        </w:tc>
      </w:tr>
      <w:tr w:rsidR="00890EFF" w:rsidRPr="0012712B" w14:paraId="42C9A890" w14:textId="77777777" w:rsidTr="0032116C">
        <w:trPr>
          <w:cantSplit/>
          <w:jc w:val="center"/>
        </w:trPr>
        <w:tc>
          <w:tcPr>
            <w:tcW w:w="4535" w:type="dxa"/>
          </w:tcPr>
          <w:p w14:paraId="7AD2CDA5" w14:textId="77777777" w:rsidR="00890EFF" w:rsidRPr="0012712B" w:rsidRDefault="005F04AA" w:rsidP="00614EAC">
            <w:pPr>
              <w:pStyle w:val="TAL"/>
              <w:rPr>
                <w:rFonts w:eastAsia="MS Mincho"/>
              </w:rPr>
            </w:pPr>
            <w:r w:rsidRPr="0012712B">
              <w:rPr>
                <w:rFonts w:eastAsia="MS Mincho"/>
              </w:rPr>
              <w:t xml:space="preserve">  </w:t>
            </w:r>
            <w:r w:rsidR="00890EFF" w:rsidRPr="0012712B">
              <w:rPr>
                <w:rFonts w:eastAsia="MS Mincho"/>
              </w:rPr>
              <w:t>SSRC</w:t>
            </w:r>
          </w:p>
        </w:tc>
        <w:tc>
          <w:tcPr>
            <w:tcW w:w="2267" w:type="dxa"/>
          </w:tcPr>
          <w:p w14:paraId="0428309A" w14:textId="77777777" w:rsidR="00890EFF" w:rsidRPr="0012712B" w:rsidRDefault="009478C1" w:rsidP="00614EAC">
            <w:pPr>
              <w:pStyle w:val="TAL"/>
              <w:rPr>
                <w:rFonts w:eastAsia="MS PGothic"/>
              </w:rPr>
            </w:pPr>
            <w:r w:rsidRPr="0012712B">
              <w:t>The SSRC of the message sender</w:t>
            </w:r>
          </w:p>
        </w:tc>
        <w:tc>
          <w:tcPr>
            <w:tcW w:w="1700" w:type="dxa"/>
          </w:tcPr>
          <w:p w14:paraId="14DD2897" w14:textId="77777777" w:rsidR="009478C1" w:rsidRPr="0012712B" w:rsidRDefault="00890EFF" w:rsidP="009478C1">
            <w:pPr>
              <w:pStyle w:val="TAL"/>
              <w:rPr>
                <w:rFonts w:eastAsia="MS PGothic"/>
              </w:rPr>
            </w:pPr>
            <w:r w:rsidRPr="0012712B">
              <w:rPr>
                <w:rFonts w:eastAsia="MS PGothic"/>
              </w:rPr>
              <w:t>The SSRC of the floor participant sending the message.</w:t>
            </w:r>
          </w:p>
          <w:p w14:paraId="036AD584" w14:textId="77777777" w:rsidR="00890EFF" w:rsidRPr="0012712B" w:rsidRDefault="009478C1" w:rsidP="00C70A53">
            <w:pPr>
              <w:pStyle w:val="TAL"/>
              <w:rPr>
                <w:rFonts w:eastAsia="MS PGothic"/>
              </w:rPr>
            </w:pPr>
            <w:r w:rsidRPr="0012712B">
              <w:rPr>
                <w:rFonts w:eastAsia="MS PGothic"/>
              </w:rPr>
              <w:t xml:space="preserve">Notation in accordance with </w:t>
            </w:r>
            <w:r w:rsidR="0032116C" w:rsidRPr="0012712B">
              <w:rPr>
                <w:rFonts w:eastAsia="MS PGothic"/>
              </w:rPr>
              <w:t>clause </w:t>
            </w:r>
            <w:r w:rsidR="006D519A" w:rsidRPr="0012712B">
              <w:t>5</w:t>
            </w:r>
            <w:r w:rsidRPr="0012712B">
              <w:t>.5.6.1.</w:t>
            </w:r>
            <w:r w:rsidR="00890EFF" w:rsidRPr="0012712B">
              <w:rPr>
                <w:rFonts w:eastAsia="MS PGothic"/>
              </w:rPr>
              <w:t xml:space="preserve"> Coded as specified in IETF RFC 355</w:t>
            </w:r>
            <w:r w:rsidR="009D1F1E" w:rsidRPr="0012712B">
              <w:rPr>
                <w:rFonts w:eastAsia="MS PGothic"/>
              </w:rPr>
              <w:t>0 [7</w:t>
            </w:r>
            <w:r w:rsidR="00865407" w:rsidRPr="0012712B">
              <w:rPr>
                <w:rFonts w:eastAsia="MS PGothic"/>
              </w:rPr>
              <w:t>6</w:t>
            </w:r>
            <w:r w:rsidR="00890EFF" w:rsidRPr="0012712B">
              <w:rPr>
                <w:rFonts w:eastAsia="MS PGothic"/>
              </w:rPr>
              <w:t>]</w:t>
            </w:r>
          </w:p>
        </w:tc>
        <w:tc>
          <w:tcPr>
            <w:tcW w:w="1245" w:type="dxa"/>
          </w:tcPr>
          <w:p w14:paraId="348DE652" w14:textId="77777777" w:rsidR="00890EFF" w:rsidRPr="0012712B" w:rsidRDefault="00890EFF" w:rsidP="00614EAC">
            <w:pPr>
              <w:pStyle w:val="TAL"/>
              <w:rPr>
                <w:rFonts w:eastAsia="MS Mincho"/>
              </w:rPr>
            </w:pPr>
          </w:p>
        </w:tc>
      </w:tr>
      <w:tr w:rsidR="00890EFF" w:rsidRPr="0012712B" w14:paraId="34A00361" w14:textId="77777777" w:rsidTr="0032116C">
        <w:trPr>
          <w:cantSplit/>
          <w:jc w:val="center"/>
        </w:trPr>
        <w:tc>
          <w:tcPr>
            <w:tcW w:w="4535" w:type="dxa"/>
            <w:tcBorders>
              <w:bottom w:val="single" w:sz="4" w:space="0" w:color="auto"/>
            </w:tcBorders>
          </w:tcPr>
          <w:p w14:paraId="4D546ECF" w14:textId="77777777" w:rsidR="00890EFF" w:rsidRPr="0012712B" w:rsidRDefault="005F04AA" w:rsidP="00614EAC">
            <w:pPr>
              <w:pStyle w:val="TAL"/>
              <w:rPr>
                <w:rFonts w:eastAsia="MS Mincho"/>
              </w:rPr>
            </w:pPr>
            <w:r w:rsidRPr="0012712B">
              <w:rPr>
                <w:rFonts w:eastAsia="MS Mincho"/>
              </w:rPr>
              <w:t xml:space="preserve">  </w:t>
            </w:r>
            <w:r w:rsidR="00890EFF" w:rsidRPr="0012712B">
              <w:rPr>
                <w:rFonts w:eastAsia="MS Mincho"/>
              </w:rPr>
              <w:t>name</w:t>
            </w:r>
          </w:p>
        </w:tc>
        <w:tc>
          <w:tcPr>
            <w:tcW w:w="2267" w:type="dxa"/>
          </w:tcPr>
          <w:p w14:paraId="3B2BD484" w14:textId="77777777" w:rsidR="00890EFF" w:rsidRPr="0012712B" w:rsidRDefault="00890EFF" w:rsidP="00614EAC">
            <w:pPr>
              <w:pStyle w:val="TAL"/>
              <w:rPr>
                <w:rFonts w:eastAsia="MS PGothic"/>
              </w:rPr>
            </w:pPr>
            <w:r w:rsidRPr="0012712B">
              <w:rPr>
                <w:rFonts w:eastAsia="MS Mincho"/>
              </w:rPr>
              <w:t>MCPT</w:t>
            </w:r>
          </w:p>
        </w:tc>
        <w:tc>
          <w:tcPr>
            <w:tcW w:w="1700" w:type="dxa"/>
          </w:tcPr>
          <w:p w14:paraId="1B849336" w14:textId="77777777" w:rsidR="00890EFF" w:rsidRPr="0012712B" w:rsidRDefault="00890EFF" w:rsidP="00614EAC">
            <w:pPr>
              <w:pStyle w:val="TAL"/>
              <w:rPr>
                <w:rFonts w:eastAsia="MS PGothic"/>
              </w:rPr>
            </w:pPr>
          </w:p>
        </w:tc>
        <w:tc>
          <w:tcPr>
            <w:tcW w:w="1245" w:type="dxa"/>
          </w:tcPr>
          <w:p w14:paraId="48104E7E" w14:textId="77777777" w:rsidR="00890EFF" w:rsidRPr="0012712B" w:rsidRDefault="00890EFF" w:rsidP="00614EAC">
            <w:pPr>
              <w:pStyle w:val="TAL"/>
              <w:rPr>
                <w:rFonts w:eastAsia="MS Mincho"/>
              </w:rPr>
            </w:pPr>
          </w:p>
        </w:tc>
      </w:tr>
      <w:tr w:rsidR="00890EFF" w:rsidRPr="0012712B" w14:paraId="2A925105" w14:textId="77777777" w:rsidTr="0032116C">
        <w:trPr>
          <w:cantSplit/>
          <w:jc w:val="center"/>
        </w:trPr>
        <w:tc>
          <w:tcPr>
            <w:tcW w:w="4535" w:type="dxa"/>
            <w:tcBorders>
              <w:bottom w:val="single" w:sz="4" w:space="0" w:color="auto"/>
            </w:tcBorders>
          </w:tcPr>
          <w:p w14:paraId="79AE5E47" w14:textId="77777777" w:rsidR="00890EFF" w:rsidRPr="0012712B" w:rsidRDefault="00890EFF" w:rsidP="00614EAC">
            <w:pPr>
              <w:pStyle w:val="TAL"/>
              <w:rPr>
                <w:rFonts w:eastAsia="MS Mincho"/>
              </w:rPr>
            </w:pPr>
            <w:r w:rsidRPr="0012712B">
              <w:rPr>
                <w:rFonts w:eastAsia="MS Mincho"/>
              </w:rPr>
              <w:t>User ID</w:t>
            </w:r>
          </w:p>
        </w:tc>
        <w:tc>
          <w:tcPr>
            <w:tcW w:w="2267" w:type="dxa"/>
          </w:tcPr>
          <w:p w14:paraId="3163B2EB" w14:textId="77777777" w:rsidR="00890EFF" w:rsidRPr="0012712B" w:rsidRDefault="00890EFF" w:rsidP="00614EAC">
            <w:pPr>
              <w:pStyle w:val="TAL"/>
              <w:rPr>
                <w:rFonts w:eastAsia="MS Mincho"/>
              </w:rPr>
            </w:pPr>
            <w:r w:rsidRPr="0012712B">
              <w:rPr>
                <w:rFonts w:eastAsia="MS PGothic"/>
              </w:rPr>
              <w:t>Not present</w:t>
            </w:r>
          </w:p>
        </w:tc>
        <w:tc>
          <w:tcPr>
            <w:tcW w:w="1700" w:type="dxa"/>
          </w:tcPr>
          <w:p w14:paraId="58D3B537" w14:textId="77777777" w:rsidR="00890EFF" w:rsidRPr="0012712B" w:rsidRDefault="00890EFF" w:rsidP="00614EAC">
            <w:pPr>
              <w:pStyle w:val="TAL"/>
              <w:rPr>
                <w:rFonts w:eastAsia="MS PGothic"/>
              </w:rPr>
            </w:pPr>
          </w:p>
        </w:tc>
        <w:tc>
          <w:tcPr>
            <w:tcW w:w="1245" w:type="dxa"/>
          </w:tcPr>
          <w:p w14:paraId="4CDBE2A2" w14:textId="77777777" w:rsidR="00890EFF" w:rsidRPr="0012712B" w:rsidRDefault="00890EFF" w:rsidP="00614EAC">
            <w:pPr>
              <w:pStyle w:val="TAL"/>
              <w:rPr>
                <w:rFonts w:eastAsia="MS Mincho"/>
              </w:rPr>
            </w:pPr>
            <w:r w:rsidRPr="0012712B">
              <w:rPr>
                <w:rFonts w:eastAsia="MS Mincho"/>
              </w:rPr>
              <w:t>ON-NETWORK</w:t>
            </w:r>
          </w:p>
        </w:tc>
      </w:tr>
      <w:tr w:rsidR="00890EFF" w:rsidRPr="0012712B" w14:paraId="462E2910" w14:textId="77777777" w:rsidTr="0032116C">
        <w:trPr>
          <w:cantSplit/>
          <w:jc w:val="center"/>
        </w:trPr>
        <w:tc>
          <w:tcPr>
            <w:tcW w:w="4535" w:type="dxa"/>
            <w:tcBorders>
              <w:bottom w:val="single" w:sz="4" w:space="0" w:color="auto"/>
            </w:tcBorders>
          </w:tcPr>
          <w:p w14:paraId="4A3B036F" w14:textId="77777777" w:rsidR="00890EFF" w:rsidRPr="0012712B" w:rsidRDefault="00890EFF" w:rsidP="00614EAC">
            <w:pPr>
              <w:pStyle w:val="TAL"/>
              <w:rPr>
                <w:rFonts w:eastAsia="MS Mincho"/>
              </w:rPr>
            </w:pPr>
            <w:r w:rsidRPr="0012712B">
              <w:rPr>
                <w:rFonts w:eastAsia="MS Mincho"/>
              </w:rPr>
              <w:t>User ID</w:t>
            </w:r>
          </w:p>
        </w:tc>
        <w:tc>
          <w:tcPr>
            <w:tcW w:w="2267" w:type="dxa"/>
          </w:tcPr>
          <w:p w14:paraId="54FF9243" w14:textId="77777777" w:rsidR="00890EFF" w:rsidRPr="0012712B" w:rsidRDefault="00890EFF" w:rsidP="00614EAC">
            <w:pPr>
              <w:pStyle w:val="TAL"/>
              <w:rPr>
                <w:rFonts w:eastAsia="MS Mincho"/>
              </w:rPr>
            </w:pPr>
          </w:p>
        </w:tc>
        <w:tc>
          <w:tcPr>
            <w:tcW w:w="1700" w:type="dxa"/>
          </w:tcPr>
          <w:p w14:paraId="6B9B057B" w14:textId="77777777" w:rsidR="00890EFF" w:rsidRPr="0012712B" w:rsidRDefault="00890EFF" w:rsidP="00614EAC">
            <w:pPr>
              <w:pStyle w:val="TAL"/>
              <w:rPr>
                <w:rFonts w:eastAsia="MS PGothic"/>
              </w:rPr>
            </w:pPr>
          </w:p>
        </w:tc>
        <w:tc>
          <w:tcPr>
            <w:tcW w:w="1245" w:type="dxa"/>
          </w:tcPr>
          <w:p w14:paraId="352E242A" w14:textId="77777777" w:rsidR="00890EFF" w:rsidRPr="0012712B" w:rsidRDefault="00890EFF" w:rsidP="00614EAC">
            <w:pPr>
              <w:pStyle w:val="TAL"/>
              <w:rPr>
                <w:rFonts w:eastAsia="MS Mincho"/>
              </w:rPr>
            </w:pPr>
            <w:r w:rsidRPr="0012712B">
              <w:rPr>
                <w:rFonts w:eastAsia="MS Mincho"/>
              </w:rPr>
              <w:t>OFF-NETWORK</w:t>
            </w:r>
          </w:p>
        </w:tc>
      </w:tr>
      <w:tr w:rsidR="00890EFF" w:rsidRPr="0012712B" w14:paraId="58E088EE" w14:textId="77777777" w:rsidTr="0032116C">
        <w:trPr>
          <w:cantSplit/>
          <w:jc w:val="center"/>
        </w:trPr>
        <w:tc>
          <w:tcPr>
            <w:tcW w:w="4535" w:type="dxa"/>
            <w:tcBorders>
              <w:top w:val="single" w:sz="4" w:space="0" w:color="auto"/>
            </w:tcBorders>
          </w:tcPr>
          <w:p w14:paraId="73EA216D" w14:textId="77777777" w:rsidR="00890EFF" w:rsidRPr="0012712B" w:rsidRDefault="00890EFF" w:rsidP="00614EAC">
            <w:pPr>
              <w:pStyle w:val="TAL"/>
              <w:rPr>
                <w:rFonts w:eastAsia="MS Mincho"/>
              </w:rPr>
            </w:pPr>
            <w:r w:rsidRPr="0012712B">
              <w:rPr>
                <w:rFonts w:eastAsia="MS Mincho"/>
              </w:rPr>
              <w:t xml:space="preserve">  User ID</w:t>
            </w:r>
          </w:p>
        </w:tc>
        <w:tc>
          <w:tcPr>
            <w:tcW w:w="2267" w:type="dxa"/>
          </w:tcPr>
          <w:p w14:paraId="781151E6" w14:textId="77777777" w:rsidR="00890EFF" w:rsidRPr="0012712B" w:rsidRDefault="00D63002" w:rsidP="00614EAC">
            <w:pPr>
              <w:pStyle w:val="TAL"/>
              <w:rPr>
                <w:rFonts w:eastAsia="MS PGothic"/>
              </w:rPr>
            </w:pPr>
            <w:proofErr w:type="spellStart"/>
            <w:r w:rsidRPr="0012712B">
              <w:rPr>
                <w:rFonts w:eastAsia="MS PGothic"/>
              </w:rPr>
              <w:t>px_MCPTT_ID_User_A</w:t>
            </w:r>
            <w:proofErr w:type="spellEnd"/>
          </w:p>
        </w:tc>
        <w:tc>
          <w:tcPr>
            <w:tcW w:w="1700" w:type="dxa"/>
          </w:tcPr>
          <w:p w14:paraId="4B7FD5C5" w14:textId="77777777" w:rsidR="00890EFF" w:rsidRPr="0012712B" w:rsidRDefault="009478C1" w:rsidP="00614EAC">
            <w:pPr>
              <w:pStyle w:val="TAL"/>
              <w:rPr>
                <w:rFonts w:eastAsia="MS PGothic"/>
              </w:rPr>
            </w:pPr>
            <w:r w:rsidRPr="0012712B">
              <w:t xml:space="preserve">The </w:t>
            </w:r>
            <w:r w:rsidRPr="0012712B">
              <w:rPr>
                <w:lang w:eastAsia="ko-KR"/>
              </w:rPr>
              <w:t>MCPTT User ID</w:t>
            </w:r>
            <w:r w:rsidRPr="0012712B">
              <w:t xml:space="preserve"> of the floor participant releasing</w:t>
            </w:r>
            <w:r w:rsidRPr="0012712B">
              <w:rPr>
                <w:lang w:eastAsia="ko-KR"/>
              </w:rPr>
              <w:t xml:space="preserve"> the floor.</w:t>
            </w:r>
          </w:p>
        </w:tc>
        <w:tc>
          <w:tcPr>
            <w:tcW w:w="1245" w:type="dxa"/>
          </w:tcPr>
          <w:p w14:paraId="0238D218" w14:textId="77777777" w:rsidR="00890EFF" w:rsidRPr="0012712B" w:rsidRDefault="00890EFF" w:rsidP="00614EAC">
            <w:pPr>
              <w:pStyle w:val="TAL"/>
              <w:rPr>
                <w:rFonts w:eastAsia="MS Mincho"/>
              </w:rPr>
            </w:pPr>
          </w:p>
        </w:tc>
      </w:tr>
      <w:tr w:rsidR="00890EFF" w:rsidRPr="0012712B" w14:paraId="415FA51A" w14:textId="77777777" w:rsidTr="0032116C">
        <w:trPr>
          <w:cantSplit/>
          <w:jc w:val="center"/>
        </w:trPr>
        <w:tc>
          <w:tcPr>
            <w:tcW w:w="4535" w:type="dxa"/>
          </w:tcPr>
          <w:p w14:paraId="38F204BB" w14:textId="77777777" w:rsidR="00890EFF" w:rsidRPr="0012712B" w:rsidRDefault="00890EFF" w:rsidP="00614EAC">
            <w:pPr>
              <w:pStyle w:val="TAL"/>
              <w:rPr>
                <w:rFonts w:eastAsia="MS Mincho"/>
              </w:rPr>
            </w:pPr>
            <w:r w:rsidRPr="0012712B">
              <w:rPr>
                <w:rFonts w:eastAsia="MS Mincho"/>
              </w:rPr>
              <w:t>Track Info</w:t>
            </w:r>
          </w:p>
        </w:tc>
        <w:tc>
          <w:tcPr>
            <w:tcW w:w="2267" w:type="dxa"/>
          </w:tcPr>
          <w:p w14:paraId="37AC447D" w14:textId="77777777" w:rsidR="00890EFF" w:rsidRPr="0012712B" w:rsidRDefault="00890EFF" w:rsidP="00614EAC">
            <w:pPr>
              <w:pStyle w:val="TAL"/>
              <w:rPr>
                <w:rFonts w:eastAsia="MS PGothic"/>
              </w:rPr>
            </w:pPr>
            <w:r w:rsidRPr="0012712B">
              <w:rPr>
                <w:rFonts w:eastAsia="MS PGothic"/>
              </w:rPr>
              <w:t>Not present</w:t>
            </w:r>
          </w:p>
        </w:tc>
        <w:tc>
          <w:tcPr>
            <w:tcW w:w="1700" w:type="dxa"/>
          </w:tcPr>
          <w:p w14:paraId="66CC3EFB" w14:textId="77777777" w:rsidR="00890EFF" w:rsidRPr="0012712B" w:rsidRDefault="00890EFF" w:rsidP="00614EAC">
            <w:pPr>
              <w:pStyle w:val="TAL"/>
              <w:rPr>
                <w:rFonts w:eastAsia="MS PGothic"/>
              </w:rPr>
            </w:pPr>
            <w:r w:rsidRPr="0012712B">
              <w:rPr>
                <w:rFonts w:eastAsia="MS PGothic"/>
              </w:rPr>
              <w:t>The MCPTT call does not involve a non-controlling MCPTT function</w:t>
            </w:r>
          </w:p>
        </w:tc>
        <w:tc>
          <w:tcPr>
            <w:tcW w:w="1245" w:type="dxa"/>
          </w:tcPr>
          <w:p w14:paraId="44991FA4" w14:textId="77777777" w:rsidR="00890EFF" w:rsidRPr="0012712B" w:rsidRDefault="00890EFF" w:rsidP="00614EAC">
            <w:pPr>
              <w:pStyle w:val="TAL"/>
              <w:rPr>
                <w:rFonts w:eastAsia="MS Mincho"/>
              </w:rPr>
            </w:pPr>
          </w:p>
        </w:tc>
      </w:tr>
      <w:tr w:rsidR="00890EFF" w:rsidRPr="0012712B" w14:paraId="07EC4511" w14:textId="77777777" w:rsidTr="0032116C">
        <w:trPr>
          <w:cantSplit/>
          <w:jc w:val="center"/>
        </w:trPr>
        <w:tc>
          <w:tcPr>
            <w:tcW w:w="4535" w:type="dxa"/>
          </w:tcPr>
          <w:p w14:paraId="0D4DBE13" w14:textId="77777777" w:rsidR="00890EFF" w:rsidRPr="0012712B" w:rsidRDefault="00890EFF" w:rsidP="00614EAC">
            <w:pPr>
              <w:pStyle w:val="TAL"/>
              <w:rPr>
                <w:rFonts w:eastAsia="MS Mincho"/>
              </w:rPr>
            </w:pPr>
            <w:r w:rsidRPr="0012712B">
              <w:rPr>
                <w:rFonts w:eastAsia="MS Mincho"/>
              </w:rPr>
              <w:t>Floor Indicator</w:t>
            </w:r>
          </w:p>
        </w:tc>
        <w:tc>
          <w:tcPr>
            <w:tcW w:w="2267" w:type="dxa"/>
          </w:tcPr>
          <w:p w14:paraId="7A819A64" w14:textId="77777777" w:rsidR="00890EFF" w:rsidRPr="0012712B" w:rsidRDefault="00890EFF" w:rsidP="00614EAC">
            <w:pPr>
              <w:pStyle w:val="TAL"/>
              <w:rPr>
                <w:rFonts w:eastAsia="MS PGothic"/>
              </w:rPr>
            </w:pPr>
          </w:p>
        </w:tc>
        <w:tc>
          <w:tcPr>
            <w:tcW w:w="1700" w:type="dxa"/>
          </w:tcPr>
          <w:p w14:paraId="590CF712" w14:textId="77777777" w:rsidR="00890EFF" w:rsidRPr="0012712B" w:rsidRDefault="00890EFF" w:rsidP="00614EAC">
            <w:pPr>
              <w:pStyle w:val="TAL"/>
              <w:rPr>
                <w:rFonts w:eastAsia="MS PGothic"/>
              </w:rPr>
            </w:pPr>
          </w:p>
        </w:tc>
        <w:tc>
          <w:tcPr>
            <w:tcW w:w="1245" w:type="dxa"/>
          </w:tcPr>
          <w:p w14:paraId="616F5A68" w14:textId="77777777" w:rsidR="00890EFF" w:rsidRPr="0012712B" w:rsidRDefault="00890EFF" w:rsidP="00614EAC">
            <w:pPr>
              <w:pStyle w:val="TAL"/>
              <w:rPr>
                <w:rFonts w:eastAsia="MS Mincho"/>
              </w:rPr>
            </w:pPr>
          </w:p>
        </w:tc>
      </w:tr>
      <w:tr w:rsidR="00E31C0C" w:rsidRPr="0012712B" w14:paraId="19AB77F4" w14:textId="77777777" w:rsidTr="0032116C">
        <w:trPr>
          <w:cantSplit/>
          <w:jc w:val="center"/>
        </w:trPr>
        <w:tc>
          <w:tcPr>
            <w:tcW w:w="4535" w:type="dxa"/>
          </w:tcPr>
          <w:p w14:paraId="0E224544" w14:textId="77777777" w:rsidR="00E31C0C" w:rsidRPr="0012712B" w:rsidRDefault="00E31C0C" w:rsidP="00E31C0C">
            <w:pPr>
              <w:pStyle w:val="TAL"/>
              <w:rPr>
                <w:rFonts w:eastAsia="MS Mincho"/>
              </w:rPr>
            </w:pPr>
            <w:r w:rsidRPr="0012712B">
              <w:rPr>
                <w:rFonts w:eastAsia="MS Mincho"/>
              </w:rPr>
              <w:t xml:space="preserve">  Floor Indicator</w:t>
            </w:r>
          </w:p>
        </w:tc>
        <w:tc>
          <w:tcPr>
            <w:tcW w:w="2267" w:type="dxa"/>
          </w:tcPr>
          <w:p w14:paraId="53C7FBFF" w14:textId="77777777" w:rsidR="00E31C0C" w:rsidRPr="0012712B" w:rsidRDefault="00E31C0C" w:rsidP="00E31C0C">
            <w:pPr>
              <w:pStyle w:val="TAL"/>
              <w:rPr>
                <w:rFonts w:eastAsia="MS PGothic"/>
              </w:rPr>
            </w:pPr>
            <w:r w:rsidRPr="0012712B">
              <w:rPr>
                <w:rFonts w:eastAsia="MS PGothic"/>
              </w:rPr>
              <w:t>10000x0000000000</w:t>
            </w:r>
          </w:p>
        </w:tc>
        <w:tc>
          <w:tcPr>
            <w:tcW w:w="1700" w:type="dxa"/>
          </w:tcPr>
          <w:p w14:paraId="3A1B4B9D" w14:textId="77777777" w:rsidR="00E31C0C" w:rsidRPr="0012712B" w:rsidRDefault="00E31C0C" w:rsidP="00E31C0C">
            <w:pPr>
              <w:pStyle w:val="TAL"/>
              <w:rPr>
                <w:rFonts w:eastAsia="MS PGothic"/>
              </w:rPr>
            </w:pPr>
            <w:r w:rsidRPr="0012712B">
              <w:rPr>
                <w:rFonts w:eastAsia="MS PGothic"/>
              </w:rPr>
              <w:t>Normal call, any queueing</w:t>
            </w:r>
          </w:p>
        </w:tc>
        <w:tc>
          <w:tcPr>
            <w:tcW w:w="1245" w:type="dxa"/>
          </w:tcPr>
          <w:p w14:paraId="4430A80B" w14:textId="77777777" w:rsidR="00E31C0C" w:rsidRPr="0012712B" w:rsidRDefault="00E31C0C" w:rsidP="00E31C0C">
            <w:pPr>
              <w:pStyle w:val="TAL"/>
              <w:rPr>
                <w:rFonts w:eastAsia="MS Mincho"/>
              </w:rPr>
            </w:pPr>
          </w:p>
        </w:tc>
      </w:tr>
    </w:tbl>
    <w:p w14:paraId="622589D4" w14:textId="77777777" w:rsidR="00890EFF" w:rsidRPr="0012712B" w:rsidRDefault="00890EFF" w:rsidP="00890EFF"/>
    <w:p w14:paraId="55258113" w14:textId="77777777" w:rsidR="00890EFF" w:rsidRPr="0012712B" w:rsidRDefault="00890EFF" w:rsidP="00FD380B">
      <w:pPr>
        <w:pStyle w:val="Heading4"/>
      </w:pPr>
      <w:bookmarkStart w:id="45" w:name="_Toc20909047"/>
      <w:bookmarkStart w:id="46" w:name="_Toc27678186"/>
      <w:bookmarkStart w:id="47" w:name="_Toc36037208"/>
      <w:bookmarkStart w:id="48" w:name="_Toc44398285"/>
      <w:bookmarkStart w:id="49" w:name="_Toc52382471"/>
      <w:bookmarkStart w:id="50" w:name="_Toc60687380"/>
      <w:bookmarkStart w:id="51" w:name="_Toc68726545"/>
      <w:r w:rsidRPr="0012712B">
        <w:lastRenderedPageBreak/>
        <w:t>5.5.6.6</w:t>
      </w:r>
      <w:r w:rsidRPr="0012712B">
        <w:tab/>
        <w:t>Floor Idle</w:t>
      </w:r>
      <w:bookmarkEnd w:id="45"/>
      <w:bookmarkEnd w:id="46"/>
      <w:bookmarkEnd w:id="47"/>
      <w:bookmarkEnd w:id="48"/>
      <w:bookmarkEnd w:id="49"/>
      <w:bookmarkEnd w:id="50"/>
      <w:bookmarkEnd w:id="51"/>
    </w:p>
    <w:p w14:paraId="1AD5A7CC" w14:textId="77777777" w:rsidR="00890EFF" w:rsidRPr="0012712B" w:rsidRDefault="00890EFF" w:rsidP="000B457D">
      <w:pPr>
        <w:pStyle w:val="TH"/>
      </w:pPr>
      <w:r w:rsidRPr="0012712B">
        <w:t>Table 5.5.6.6-1: Floor Idle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0EFF" w:rsidRPr="0012712B" w14:paraId="4DAE75F5" w14:textId="77777777" w:rsidTr="0032116C">
        <w:trPr>
          <w:cantSplit/>
          <w:jc w:val="center"/>
        </w:trPr>
        <w:tc>
          <w:tcPr>
            <w:tcW w:w="9747" w:type="dxa"/>
            <w:gridSpan w:val="4"/>
          </w:tcPr>
          <w:p w14:paraId="1192F42F" w14:textId="77777777" w:rsidR="00890EFF" w:rsidRPr="0012712B" w:rsidRDefault="00890EFF" w:rsidP="00614EAC">
            <w:pPr>
              <w:pStyle w:val="TAL"/>
              <w:rPr>
                <w:rFonts w:eastAsia="MS Mincho"/>
              </w:rPr>
            </w:pPr>
            <w:r w:rsidRPr="0012712B">
              <w:rPr>
                <w:rFonts w:eastAsia="MS Mincho"/>
              </w:rPr>
              <w:t>Derivation Path: 24.38</w:t>
            </w:r>
            <w:r w:rsidR="009D1F1E" w:rsidRPr="0012712B">
              <w:rPr>
                <w:rFonts w:eastAsia="MS Mincho"/>
              </w:rPr>
              <w:t>0 [1</w:t>
            </w:r>
            <w:r w:rsidRPr="0012712B">
              <w:rPr>
                <w:rFonts w:eastAsia="MS Mincho"/>
              </w:rPr>
              <w:t>0], Table 8.2.8-1.</w:t>
            </w:r>
          </w:p>
        </w:tc>
      </w:tr>
      <w:tr w:rsidR="00890EFF" w:rsidRPr="0012712B" w14:paraId="607B4E2D" w14:textId="77777777" w:rsidTr="0032116C">
        <w:trPr>
          <w:cantSplit/>
          <w:jc w:val="center"/>
        </w:trPr>
        <w:tc>
          <w:tcPr>
            <w:tcW w:w="4535" w:type="dxa"/>
          </w:tcPr>
          <w:p w14:paraId="38F00B66" w14:textId="77777777" w:rsidR="00890EFF" w:rsidRPr="0012712B" w:rsidRDefault="00890EFF" w:rsidP="00614EAC">
            <w:pPr>
              <w:pStyle w:val="TAH"/>
              <w:rPr>
                <w:rFonts w:eastAsia="MS Mincho"/>
              </w:rPr>
            </w:pPr>
            <w:r w:rsidRPr="0012712B">
              <w:rPr>
                <w:rFonts w:eastAsia="MS Mincho"/>
              </w:rPr>
              <w:t>Information Element</w:t>
            </w:r>
          </w:p>
        </w:tc>
        <w:tc>
          <w:tcPr>
            <w:tcW w:w="2267" w:type="dxa"/>
          </w:tcPr>
          <w:p w14:paraId="6BF22843" w14:textId="77777777" w:rsidR="00890EFF" w:rsidRPr="0012712B" w:rsidRDefault="00890EFF" w:rsidP="00614EAC">
            <w:pPr>
              <w:pStyle w:val="TAH"/>
              <w:rPr>
                <w:rFonts w:eastAsia="MS Mincho"/>
              </w:rPr>
            </w:pPr>
            <w:r w:rsidRPr="0012712B">
              <w:rPr>
                <w:rFonts w:eastAsia="MS Mincho"/>
              </w:rPr>
              <w:t>Value/remark</w:t>
            </w:r>
          </w:p>
        </w:tc>
        <w:tc>
          <w:tcPr>
            <w:tcW w:w="1700" w:type="dxa"/>
          </w:tcPr>
          <w:p w14:paraId="43FF74DF" w14:textId="77777777" w:rsidR="00890EFF" w:rsidRPr="0012712B" w:rsidRDefault="00890EFF" w:rsidP="00614EAC">
            <w:pPr>
              <w:pStyle w:val="TAH"/>
              <w:rPr>
                <w:rFonts w:eastAsia="MS Mincho"/>
              </w:rPr>
            </w:pPr>
            <w:r w:rsidRPr="0012712B">
              <w:rPr>
                <w:rFonts w:eastAsia="MS Mincho"/>
              </w:rPr>
              <w:t>Comment</w:t>
            </w:r>
          </w:p>
        </w:tc>
        <w:tc>
          <w:tcPr>
            <w:tcW w:w="1245" w:type="dxa"/>
          </w:tcPr>
          <w:p w14:paraId="3A336375" w14:textId="77777777" w:rsidR="00890EFF" w:rsidRPr="0012712B" w:rsidRDefault="00890EFF" w:rsidP="00614EAC">
            <w:pPr>
              <w:pStyle w:val="TAH"/>
              <w:rPr>
                <w:rFonts w:eastAsia="MS Mincho"/>
              </w:rPr>
            </w:pPr>
            <w:r w:rsidRPr="0012712B">
              <w:rPr>
                <w:rFonts w:eastAsia="MS Mincho"/>
              </w:rPr>
              <w:t>Condition</w:t>
            </w:r>
          </w:p>
        </w:tc>
      </w:tr>
      <w:tr w:rsidR="00E31C0C" w:rsidRPr="0012712B" w14:paraId="33755A91" w14:textId="77777777" w:rsidTr="0032116C">
        <w:trPr>
          <w:cantSplit/>
          <w:jc w:val="center"/>
        </w:trPr>
        <w:tc>
          <w:tcPr>
            <w:tcW w:w="4535" w:type="dxa"/>
          </w:tcPr>
          <w:p w14:paraId="757309E8" w14:textId="77777777" w:rsidR="00E31C0C" w:rsidRPr="0012712B" w:rsidRDefault="00E31C0C" w:rsidP="00E31C0C">
            <w:pPr>
              <w:pStyle w:val="TAL"/>
              <w:rPr>
                <w:rFonts w:eastAsia="MS Mincho"/>
              </w:rPr>
            </w:pPr>
            <w:r w:rsidRPr="0012712B">
              <w:rPr>
                <w:rFonts w:eastAsia="MS Mincho"/>
              </w:rPr>
              <w:t>RTCP header</w:t>
            </w:r>
          </w:p>
        </w:tc>
        <w:tc>
          <w:tcPr>
            <w:tcW w:w="2267" w:type="dxa"/>
          </w:tcPr>
          <w:p w14:paraId="59500942" w14:textId="77777777" w:rsidR="00E31C0C" w:rsidRPr="0012712B" w:rsidRDefault="00E31C0C" w:rsidP="00E31C0C">
            <w:pPr>
              <w:pStyle w:val="TAL"/>
            </w:pPr>
          </w:p>
        </w:tc>
        <w:tc>
          <w:tcPr>
            <w:tcW w:w="1700" w:type="dxa"/>
          </w:tcPr>
          <w:p w14:paraId="6E800C1B" w14:textId="77777777" w:rsidR="00E31C0C" w:rsidRPr="0012712B" w:rsidRDefault="00E31C0C" w:rsidP="00E31C0C">
            <w:pPr>
              <w:pStyle w:val="TAL"/>
              <w:rPr>
                <w:rFonts w:eastAsia="MS PGothic"/>
              </w:rPr>
            </w:pPr>
          </w:p>
        </w:tc>
        <w:tc>
          <w:tcPr>
            <w:tcW w:w="1245" w:type="dxa"/>
          </w:tcPr>
          <w:p w14:paraId="415D4D90" w14:textId="77777777" w:rsidR="00E31C0C" w:rsidRPr="0012712B" w:rsidRDefault="00E31C0C" w:rsidP="00E31C0C">
            <w:pPr>
              <w:pStyle w:val="TAL"/>
              <w:rPr>
                <w:rFonts w:eastAsia="MS Mincho"/>
              </w:rPr>
            </w:pPr>
          </w:p>
        </w:tc>
      </w:tr>
      <w:tr w:rsidR="00E31C0C" w:rsidRPr="0012712B" w14:paraId="39332FD4" w14:textId="77777777" w:rsidTr="0032116C">
        <w:trPr>
          <w:cantSplit/>
          <w:jc w:val="center"/>
        </w:trPr>
        <w:tc>
          <w:tcPr>
            <w:tcW w:w="4535" w:type="dxa"/>
          </w:tcPr>
          <w:p w14:paraId="38202A91" w14:textId="77777777" w:rsidR="00E31C0C" w:rsidRPr="0012712B" w:rsidRDefault="00E31C0C" w:rsidP="00E31C0C">
            <w:pPr>
              <w:pStyle w:val="TAL"/>
              <w:rPr>
                <w:rFonts w:eastAsia="MS Mincho"/>
              </w:rPr>
            </w:pPr>
            <w:r w:rsidRPr="0012712B">
              <w:rPr>
                <w:rFonts w:eastAsia="MS Mincho"/>
              </w:rPr>
              <w:t xml:space="preserve">  Subtype</w:t>
            </w:r>
          </w:p>
        </w:tc>
        <w:tc>
          <w:tcPr>
            <w:tcW w:w="2267" w:type="dxa"/>
          </w:tcPr>
          <w:p w14:paraId="450DD7DD" w14:textId="77777777" w:rsidR="00E31C0C" w:rsidRPr="0012712B" w:rsidRDefault="00E31C0C" w:rsidP="00E31C0C">
            <w:pPr>
              <w:pStyle w:val="TAL"/>
            </w:pPr>
            <w:r w:rsidRPr="0012712B">
              <w:t>00101</w:t>
            </w:r>
          </w:p>
        </w:tc>
        <w:tc>
          <w:tcPr>
            <w:tcW w:w="1700" w:type="dxa"/>
          </w:tcPr>
          <w:p w14:paraId="3F1F154C" w14:textId="77777777" w:rsidR="00E31C0C" w:rsidRPr="0012712B" w:rsidRDefault="00E31C0C" w:rsidP="00E31C0C">
            <w:pPr>
              <w:pStyle w:val="TAL"/>
              <w:rPr>
                <w:rFonts w:eastAsia="MS PGothic"/>
              </w:rPr>
            </w:pPr>
            <w:r w:rsidRPr="0012712B">
              <w:rPr>
                <w:rFonts w:eastAsia="MS PGothic"/>
              </w:rPr>
              <w:t>Floor Idle with acknowledgment not required</w:t>
            </w:r>
          </w:p>
        </w:tc>
        <w:tc>
          <w:tcPr>
            <w:tcW w:w="1245" w:type="dxa"/>
          </w:tcPr>
          <w:p w14:paraId="2680E08C" w14:textId="77777777" w:rsidR="00E31C0C" w:rsidRPr="0012712B" w:rsidRDefault="00E31C0C" w:rsidP="00E31C0C">
            <w:pPr>
              <w:pStyle w:val="TAL"/>
              <w:rPr>
                <w:rFonts w:eastAsia="MS Mincho"/>
              </w:rPr>
            </w:pPr>
          </w:p>
        </w:tc>
      </w:tr>
      <w:tr w:rsidR="00890EFF" w:rsidRPr="0012712B" w14:paraId="2A7B88BE" w14:textId="77777777" w:rsidTr="0032116C">
        <w:trPr>
          <w:cantSplit/>
          <w:jc w:val="center"/>
        </w:trPr>
        <w:tc>
          <w:tcPr>
            <w:tcW w:w="4535" w:type="dxa"/>
          </w:tcPr>
          <w:p w14:paraId="7BBEB11A" w14:textId="77777777" w:rsidR="00890EFF" w:rsidRPr="0012712B" w:rsidRDefault="00E31C0C" w:rsidP="00614EAC">
            <w:pPr>
              <w:pStyle w:val="TAL"/>
              <w:rPr>
                <w:rFonts w:eastAsia="MS Mincho"/>
              </w:rPr>
            </w:pPr>
            <w:r w:rsidRPr="0012712B">
              <w:rPr>
                <w:rFonts w:eastAsia="MS Mincho"/>
              </w:rPr>
              <w:t xml:space="preserve">  </w:t>
            </w:r>
            <w:r w:rsidR="00890EFF" w:rsidRPr="0012712B">
              <w:rPr>
                <w:rFonts w:eastAsia="MS Mincho"/>
              </w:rPr>
              <w:t>SSRC</w:t>
            </w:r>
          </w:p>
        </w:tc>
        <w:tc>
          <w:tcPr>
            <w:tcW w:w="2267" w:type="dxa"/>
          </w:tcPr>
          <w:p w14:paraId="5D9D3186" w14:textId="77777777" w:rsidR="00890EFF" w:rsidRPr="0012712B" w:rsidRDefault="009478C1" w:rsidP="00614EAC">
            <w:pPr>
              <w:pStyle w:val="TAL"/>
              <w:rPr>
                <w:rFonts w:eastAsia="MS PGothic"/>
              </w:rPr>
            </w:pPr>
            <w:r w:rsidRPr="0012712B">
              <w:t>The SSRC of the message sender</w:t>
            </w:r>
          </w:p>
        </w:tc>
        <w:tc>
          <w:tcPr>
            <w:tcW w:w="1700" w:type="dxa"/>
          </w:tcPr>
          <w:p w14:paraId="7281BDEA" w14:textId="77777777" w:rsidR="00890EFF" w:rsidRPr="0012712B" w:rsidRDefault="00890EFF" w:rsidP="00614EAC">
            <w:pPr>
              <w:pStyle w:val="TAL"/>
              <w:rPr>
                <w:rFonts w:eastAsia="MS PGothic"/>
              </w:rPr>
            </w:pPr>
            <w:r w:rsidRPr="0012712B">
              <w:rPr>
                <w:rFonts w:eastAsia="MS PGothic"/>
              </w:rPr>
              <w:t>The SSRC of the floor control server</w:t>
            </w:r>
            <w:r w:rsidR="009478C1" w:rsidRPr="0012712B">
              <w:rPr>
                <w:rFonts w:eastAsia="MS PGothic"/>
              </w:rPr>
              <w:t xml:space="preserve"> for </w:t>
            </w:r>
            <w:r w:rsidR="009478C1" w:rsidRPr="0012712B">
              <w:t>on-network and floor arbitrator for off-network</w:t>
            </w:r>
            <w:r w:rsidRPr="0012712B">
              <w:rPr>
                <w:rFonts w:eastAsia="MS PGothic"/>
              </w:rPr>
              <w:t>.</w:t>
            </w:r>
          </w:p>
          <w:p w14:paraId="765FAAD9" w14:textId="77777777" w:rsidR="00890EFF" w:rsidRPr="0012712B" w:rsidRDefault="00890EFF" w:rsidP="00614EAC">
            <w:pPr>
              <w:pStyle w:val="TAL"/>
              <w:rPr>
                <w:rFonts w:eastAsia="MS PGothic"/>
              </w:rPr>
            </w:pPr>
          </w:p>
          <w:p w14:paraId="4F2A35F3" w14:textId="77777777" w:rsidR="00890EFF" w:rsidRPr="0012712B" w:rsidRDefault="00C70A53" w:rsidP="00614EAC">
            <w:pPr>
              <w:pStyle w:val="TAL"/>
              <w:rPr>
                <w:rFonts w:eastAsia="MS PGothic"/>
              </w:rPr>
            </w:pPr>
            <w:r w:rsidRPr="0012712B">
              <w:rPr>
                <w:rFonts w:eastAsia="MS PGothic"/>
              </w:rPr>
              <w:t xml:space="preserve">Notation in accordance with </w:t>
            </w:r>
            <w:r w:rsidR="0032116C" w:rsidRPr="0012712B">
              <w:rPr>
                <w:rFonts w:eastAsia="MS PGothic"/>
              </w:rPr>
              <w:t>clause </w:t>
            </w:r>
            <w:r w:rsidR="006D519A" w:rsidRPr="0012712B">
              <w:t>5</w:t>
            </w:r>
            <w:r w:rsidRPr="0012712B">
              <w:t xml:space="preserve">.5.6.1. </w:t>
            </w:r>
            <w:r w:rsidRPr="0012712B">
              <w:rPr>
                <w:rFonts w:eastAsia="MS PGothic"/>
              </w:rPr>
              <w:t>Coded as specified in IETF RFC 355</w:t>
            </w:r>
            <w:r w:rsidR="009D1F1E" w:rsidRPr="0012712B">
              <w:rPr>
                <w:rFonts w:eastAsia="MS PGothic"/>
              </w:rPr>
              <w:t>0 [7</w:t>
            </w:r>
            <w:r w:rsidRPr="0012712B">
              <w:rPr>
                <w:rFonts w:eastAsia="MS PGothic"/>
              </w:rPr>
              <w:t>6].</w:t>
            </w:r>
          </w:p>
        </w:tc>
        <w:tc>
          <w:tcPr>
            <w:tcW w:w="1245" w:type="dxa"/>
          </w:tcPr>
          <w:p w14:paraId="21649381" w14:textId="77777777" w:rsidR="00890EFF" w:rsidRPr="0012712B" w:rsidRDefault="00890EFF" w:rsidP="00614EAC">
            <w:pPr>
              <w:pStyle w:val="TAL"/>
              <w:rPr>
                <w:rFonts w:eastAsia="MS Mincho"/>
              </w:rPr>
            </w:pPr>
          </w:p>
        </w:tc>
      </w:tr>
      <w:tr w:rsidR="00890EFF" w:rsidRPr="0012712B" w14:paraId="7AF285D4" w14:textId="77777777" w:rsidTr="0032116C">
        <w:trPr>
          <w:cantSplit/>
          <w:jc w:val="center"/>
        </w:trPr>
        <w:tc>
          <w:tcPr>
            <w:tcW w:w="4535" w:type="dxa"/>
            <w:tcBorders>
              <w:bottom w:val="single" w:sz="4" w:space="0" w:color="auto"/>
            </w:tcBorders>
          </w:tcPr>
          <w:p w14:paraId="6039A26F" w14:textId="77777777" w:rsidR="00890EFF" w:rsidRPr="0012712B" w:rsidRDefault="00E31C0C" w:rsidP="00614EAC">
            <w:pPr>
              <w:pStyle w:val="TAL"/>
              <w:rPr>
                <w:rFonts w:eastAsia="MS Mincho"/>
              </w:rPr>
            </w:pPr>
            <w:r w:rsidRPr="0012712B">
              <w:rPr>
                <w:rFonts w:eastAsia="MS Mincho"/>
              </w:rPr>
              <w:t xml:space="preserve">  </w:t>
            </w:r>
            <w:r w:rsidR="00890EFF" w:rsidRPr="0012712B">
              <w:rPr>
                <w:rFonts w:eastAsia="MS Mincho"/>
              </w:rPr>
              <w:t>name</w:t>
            </w:r>
          </w:p>
        </w:tc>
        <w:tc>
          <w:tcPr>
            <w:tcW w:w="2267" w:type="dxa"/>
          </w:tcPr>
          <w:p w14:paraId="1E196C1F" w14:textId="77777777" w:rsidR="00890EFF" w:rsidRPr="0012712B" w:rsidRDefault="00890EFF" w:rsidP="00614EAC">
            <w:pPr>
              <w:pStyle w:val="TAL"/>
              <w:rPr>
                <w:rFonts w:eastAsia="MS PGothic"/>
              </w:rPr>
            </w:pPr>
            <w:r w:rsidRPr="0012712B">
              <w:rPr>
                <w:rFonts w:eastAsia="MS Mincho"/>
              </w:rPr>
              <w:t>MCPT</w:t>
            </w:r>
          </w:p>
        </w:tc>
        <w:tc>
          <w:tcPr>
            <w:tcW w:w="1700" w:type="dxa"/>
          </w:tcPr>
          <w:p w14:paraId="50559509" w14:textId="77777777" w:rsidR="00890EFF" w:rsidRPr="0012712B" w:rsidRDefault="00890EFF" w:rsidP="00614EAC">
            <w:pPr>
              <w:pStyle w:val="TAL"/>
              <w:rPr>
                <w:rFonts w:eastAsia="MS PGothic"/>
              </w:rPr>
            </w:pPr>
          </w:p>
        </w:tc>
        <w:tc>
          <w:tcPr>
            <w:tcW w:w="1245" w:type="dxa"/>
          </w:tcPr>
          <w:p w14:paraId="7E4367D0" w14:textId="77777777" w:rsidR="00890EFF" w:rsidRPr="0012712B" w:rsidRDefault="00890EFF" w:rsidP="00614EAC">
            <w:pPr>
              <w:pStyle w:val="TAL"/>
              <w:rPr>
                <w:rFonts w:eastAsia="MS Mincho"/>
              </w:rPr>
            </w:pPr>
          </w:p>
        </w:tc>
      </w:tr>
      <w:tr w:rsidR="00890EFF" w:rsidRPr="0012712B" w14:paraId="33878F2D" w14:textId="77777777" w:rsidTr="0032116C">
        <w:trPr>
          <w:cantSplit/>
          <w:jc w:val="center"/>
        </w:trPr>
        <w:tc>
          <w:tcPr>
            <w:tcW w:w="4535" w:type="dxa"/>
            <w:tcBorders>
              <w:bottom w:val="single" w:sz="4" w:space="0" w:color="auto"/>
            </w:tcBorders>
          </w:tcPr>
          <w:p w14:paraId="45050C2D" w14:textId="77777777" w:rsidR="00890EFF" w:rsidRPr="0012712B" w:rsidRDefault="00890EFF" w:rsidP="00614EAC">
            <w:pPr>
              <w:pStyle w:val="TAL"/>
              <w:rPr>
                <w:rFonts w:eastAsia="MS Mincho"/>
              </w:rPr>
            </w:pPr>
            <w:r w:rsidRPr="0012712B">
              <w:rPr>
                <w:rFonts w:eastAsia="MS Mincho"/>
              </w:rPr>
              <w:t>Message Sequence Number</w:t>
            </w:r>
          </w:p>
        </w:tc>
        <w:tc>
          <w:tcPr>
            <w:tcW w:w="2267" w:type="dxa"/>
          </w:tcPr>
          <w:p w14:paraId="6DB1056B" w14:textId="77777777" w:rsidR="00890EFF" w:rsidRPr="0012712B" w:rsidRDefault="00890EFF" w:rsidP="00614EAC">
            <w:pPr>
              <w:pStyle w:val="TAL"/>
              <w:rPr>
                <w:rFonts w:eastAsia="MS Mincho"/>
              </w:rPr>
            </w:pPr>
          </w:p>
        </w:tc>
        <w:tc>
          <w:tcPr>
            <w:tcW w:w="1700" w:type="dxa"/>
          </w:tcPr>
          <w:p w14:paraId="3B29C95D" w14:textId="77777777" w:rsidR="00890EFF" w:rsidRPr="0012712B" w:rsidRDefault="00890EFF" w:rsidP="00614EAC">
            <w:pPr>
              <w:pStyle w:val="TAL"/>
              <w:rPr>
                <w:rFonts w:eastAsia="MS PGothic"/>
              </w:rPr>
            </w:pPr>
          </w:p>
        </w:tc>
        <w:tc>
          <w:tcPr>
            <w:tcW w:w="1245" w:type="dxa"/>
          </w:tcPr>
          <w:p w14:paraId="4D1ED96A" w14:textId="77777777" w:rsidR="00890EFF" w:rsidRPr="0012712B" w:rsidRDefault="00890EFF" w:rsidP="00614EAC">
            <w:pPr>
              <w:pStyle w:val="TAL"/>
              <w:rPr>
                <w:rFonts w:eastAsia="MS Mincho"/>
              </w:rPr>
            </w:pPr>
          </w:p>
        </w:tc>
      </w:tr>
      <w:tr w:rsidR="00890EFF" w:rsidRPr="0012712B" w14:paraId="580BC575" w14:textId="77777777" w:rsidTr="0032116C">
        <w:trPr>
          <w:cantSplit/>
          <w:jc w:val="center"/>
        </w:trPr>
        <w:tc>
          <w:tcPr>
            <w:tcW w:w="4535" w:type="dxa"/>
            <w:tcBorders>
              <w:top w:val="single" w:sz="4" w:space="0" w:color="auto"/>
            </w:tcBorders>
          </w:tcPr>
          <w:p w14:paraId="728C78C0" w14:textId="77777777" w:rsidR="00890EFF" w:rsidRPr="0012712B" w:rsidRDefault="00890EFF" w:rsidP="00614EAC">
            <w:pPr>
              <w:pStyle w:val="TAL"/>
              <w:rPr>
                <w:rFonts w:eastAsia="MS Mincho"/>
              </w:rPr>
            </w:pPr>
            <w:r w:rsidRPr="0012712B">
              <w:rPr>
                <w:rFonts w:eastAsia="MS Mincho"/>
              </w:rPr>
              <w:t xml:space="preserve">  Message Sequence Number</w:t>
            </w:r>
          </w:p>
        </w:tc>
        <w:tc>
          <w:tcPr>
            <w:tcW w:w="2267" w:type="dxa"/>
          </w:tcPr>
          <w:p w14:paraId="120161ED" w14:textId="77777777" w:rsidR="00890EFF" w:rsidRPr="0012712B" w:rsidRDefault="00890EFF" w:rsidP="00614EAC">
            <w:pPr>
              <w:pStyle w:val="TAL"/>
              <w:rPr>
                <w:rFonts w:eastAsia="MS Mincho"/>
              </w:rPr>
            </w:pPr>
            <w:r w:rsidRPr="0012712B">
              <w:rPr>
                <w:rFonts w:eastAsia="MS Mincho"/>
              </w:rPr>
              <w:t>The value sent in the previous Floor Idle message, if any, increased with 1</w:t>
            </w:r>
          </w:p>
        </w:tc>
        <w:tc>
          <w:tcPr>
            <w:tcW w:w="1700" w:type="dxa"/>
          </w:tcPr>
          <w:p w14:paraId="5A168475" w14:textId="77777777" w:rsidR="00890EFF" w:rsidRPr="0012712B" w:rsidRDefault="00890EFF" w:rsidP="00614EAC">
            <w:pPr>
              <w:pStyle w:val="TAL"/>
              <w:rPr>
                <w:rFonts w:eastAsia="MS PGothic"/>
              </w:rPr>
            </w:pPr>
            <w:r w:rsidRPr="0012712B">
              <w:rPr>
                <w:rFonts w:eastAsia="MS PGothic"/>
              </w:rPr>
              <w:t>Any value between '0' and '65535'</w:t>
            </w:r>
          </w:p>
          <w:p w14:paraId="2CE461A9" w14:textId="77777777" w:rsidR="00890EFF" w:rsidRPr="0012712B" w:rsidRDefault="00890EFF" w:rsidP="00614EAC">
            <w:pPr>
              <w:pStyle w:val="TAL"/>
              <w:rPr>
                <w:rFonts w:eastAsia="MS PGothic"/>
              </w:rPr>
            </w:pPr>
            <w:r w:rsidRPr="0012712B">
              <w:rPr>
                <w:rFonts w:eastAsia="MS PGothic"/>
              </w:rPr>
              <w:t>When the '65535' value is reached, the &lt;Message Sequence Number&gt; value starts from '0' again</w:t>
            </w:r>
          </w:p>
        </w:tc>
        <w:tc>
          <w:tcPr>
            <w:tcW w:w="1245" w:type="dxa"/>
          </w:tcPr>
          <w:p w14:paraId="50834C1D" w14:textId="77777777" w:rsidR="00890EFF" w:rsidRPr="0012712B" w:rsidRDefault="00890EFF" w:rsidP="00614EAC">
            <w:pPr>
              <w:pStyle w:val="TAL"/>
              <w:rPr>
                <w:rFonts w:eastAsia="MS Mincho"/>
              </w:rPr>
            </w:pPr>
          </w:p>
        </w:tc>
      </w:tr>
      <w:tr w:rsidR="00890EFF" w:rsidRPr="0012712B" w14:paraId="098F6A04" w14:textId="77777777" w:rsidTr="0032116C">
        <w:trPr>
          <w:cantSplit/>
          <w:jc w:val="center"/>
        </w:trPr>
        <w:tc>
          <w:tcPr>
            <w:tcW w:w="4535" w:type="dxa"/>
          </w:tcPr>
          <w:p w14:paraId="56A2F9F0" w14:textId="77777777" w:rsidR="00890EFF" w:rsidRPr="0012712B" w:rsidRDefault="00890EFF" w:rsidP="00614EAC">
            <w:pPr>
              <w:pStyle w:val="TAL"/>
              <w:rPr>
                <w:rFonts w:eastAsia="MS Mincho"/>
              </w:rPr>
            </w:pPr>
            <w:r w:rsidRPr="0012712B">
              <w:rPr>
                <w:rFonts w:eastAsia="MS Mincho"/>
              </w:rPr>
              <w:t>Track Info</w:t>
            </w:r>
          </w:p>
        </w:tc>
        <w:tc>
          <w:tcPr>
            <w:tcW w:w="2267" w:type="dxa"/>
          </w:tcPr>
          <w:p w14:paraId="455B3D43" w14:textId="77777777" w:rsidR="00890EFF" w:rsidRPr="0012712B" w:rsidRDefault="00890EFF" w:rsidP="00614EAC">
            <w:pPr>
              <w:pStyle w:val="TAL"/>
              <w:rPr>
                <w:rFonts w:eastAsia="MS PGothic"/>
              </w:rPr>
            </w:pPr>
            <w:r w:rsidRPr="0012712B">
              <w:rPr>
                <w:rFonts w:eastAsia="MS PGothic"/>
              </w:rPr>
              <w:t>Not present</w:t>
            </w:r>
          </w:p>
        </w:tc>
        <w:tc>
          <w:tcPr>
            <w:tcW w:w="1700" w:type="dxa"/>
          </w:tcPr>
          <w:p w14:paraId="5849FB58" w14:textId="77777777" w:rsidR="00890EFF" w:rsidRPr="0012712B" w:rsidRDefault="00890EFF" w:rsidP="00614EAC">
            <w:pPr>
              <w:pStyle w:val="TAL"/>
              <w:rPr>
                <w:rFonts w:eastAsia="MS PGothic"/>
              </w:rPr>
            </w:pPr>
            <w:r w:rsidRPr="0012712B">
              <w:rPr>
                <w:rFonts w:eastAsia="MS PGothic"/>
              </w:rPr>
              <w:t>The MCPTT call does not involve a non-controlling MCPTT function</w:t>
            </w:r>
          </w:p>
        </w:tc>
        <w:tc>
          <w:tcPr>
            <w:tcW w:w="1245" w:type="dxa"/>
          </w:tcPr>
          <w:p w14:paraId="293C4E2A" w14:textId="77777777" w:rsidR="00890EFF" w:rsidRPr="0012712B" w:rsidRDefault="00890EFF" w:rsidP="00614EAC">
            <w:pPr>
              <w:pStyle w:val="TAL"/>
              <w:rPr>
                <w:rFonts w:eastAsia="MS Mincho"/>
              </w:rPr>
            </w:pPr>
          </w:p>
        </w:tc>
      </w:tr>
      <w:tr w:rsidR="00890EFF" w:rsidRPr="0012712B" w14:paraId="1E81B07C" w14:textId="77777777" w:rsidTr="0032116C">
        <w:trPr>
          <w:cantSplit/>
          <w:jc w:val="center"/>
        </w:trPr>
        <w:tc>
          <w:tcPr>
            <w:tcW w:w="4535" w:type="dxa"/>
          </w:tcPr>
          <w:p w14:paraId="5DE2DD3D" w14:textId="77777777" w:rsidR="00890EFF" w:rsidRPr="0012712B" w:rsidRDefault="00890EFF" w:rsidP="00614EAC">
            <w:pPr>
              <w:pStyle w:val="TAL"/>
              <w:rPr>
                <w:rFonts w:eastAsia="MS Mincho"/>
              </w:rPr>
            </w:pPr>
            <w:r w:rsidRPr="0012712B">
              <w:rPr>
                <w:rFonts w:eastAsia="MS Mincho"/>
              </w:rPr>
              <w:t>Floor Indicator</w:t>
            </w:r>
          </w:p>
        </w:tc>
        <w:tc>
          <w:tcPr>
            <w:tcW w:w="2267" w:type="dxa"/>
          </w:tcPr>
          <w:p w14:paraId="634E596E" w14:textId="77777777" w:rsidR="00890EFF" w:rsidRPr="0012712B" w:rsidRDefault="00890EFF" w:rsidP="00614EAC">
            <w:pPr>
              <w:pStyle w:val="TAL"/>
              <w:rPr>
                <w:rFonts w:eastAsia="MS PGothic"/>
              </w:rPr>
            </w:pPr>
          </w:p>
        </w:tc>
        <w:tc>
          <w:tcPr>
            <w:tcW w:w="1700" w:type="dxa"/>
          </w:tcPr>
          <w:p w14:paraId="4FC9BCDB" w14:textId="77777777" w:rsidR="00890EFF" w:rsidRPr="0012712B" w:rsidRDefault="00890EFF" w:rsidP="00614EAC">
            <w:pPr>
              <w:pStyle w:val="TAL"/>
              <w:rPr>
                <w:rFonts w:eastAsia="MS PGothic"/>
              </w:rPr>
            </w:pPr>
          </w:p>
        </w:tc>
        <w:tc>
          <w:tcPr>
            <w:tcW w:w="1245" w:type="dxa"/>
          </w:tcPr>
          <w:p w14:paraId="095F0CFB" w14:textId="77777777" w:rsidR="00890EFF" w:rsidRPr="0012712B" w:rsidRDefault="00890EFF" w:rsidP="00614EAC">
            <w:pPr>
              <w:pStyle w:val="TAL"/>
              <w:rPr>
                <w:rFonts w:eastAsia="MS Mincho"/>
              </w:rPr>
            </w:pPr>
          </w:p>
        </w:tc>
      </w:tr>
      <w:tr w:rsidR="00E31C0C" w:rsidRPr="0012712B" w14:paraId="06723DB2" w14:textId="77777777" w:rsidTr="0032116C">
        <w:trPr>
          <w:cantSplit/>
          <w:jc w:val="center"/>
        </w:trPr>
        <w:tc>
          <w:tcPr>
            <w:tcW w:w="4535" w:type="dxa"/>
          </w:tcPr>
          <w:p w14:paraId="705C3A78" w14:textId="77777777" w:rsidR="00E31C0C" w:rsidRPr="0012712B" w:rsidRDefault="00E31C0C" w:rsidP="00E31C0C">
            <w:pPr>
              <w:pStyle w:val="TAL"/>
              <w:rPr>
                <w:rFonts w:eastAsia="MS Mincho"/>
              </w:rPr>
            </w:pPr>
            <w:r w:rsidRPr="0012712B">
              <w:rPr>
                <w:rFonts w:eastAsia="MS Mincho"/>
              </w:rPr>
              <w:t xml:space="preserve">  Floor Indicator</w:t>
            </w:r>
          </w:p>
        </w:tc>
        <w:tc>
          <w:tcPr>
            <w:tcW w:w="2267" w:type="dxa"/>
          </w:tcPr>
          <w:p w14:paraId="1D3BFAFE" w14:textId="77777777" w:rsidR="00E31C0C" w:rsidRPr="0012712B" w:rsidRDefault="00E31C0C" w:rsidP="00E31C0C">
            <w:pPr>
              <w:pStyle w:val="TAL"/>
              <w:rPr>
                <w:rFonts w:eastAsia="MS PGothic"/>
              </w:rPr>
            </w:pPr>
            <w:r w:rsidRPr="0012712B">
              <w:rPr>
                <w:rFonts w:eastAsia="MS PGothic"/>
              </w:rPr>
              <w:t>1000010000000000</w:t>
            </w:r>
          </w:p>
        </w:tc>
        <w:tc>
          <w:tcPr>
            <w:tcW w:w="1700" w:type="dxa"/>
          </w:tcPr>
          <w:p w14:paraId="21189D3F" w14:textId="77777777" w:rsidR="00E31C0C" w:rsidRPr="0012712B" w:rsidRDefault="00E31C0C" w:rsidP="00E31C0C">
            <w:pPr>
              <w:pStyle w:val="TAL"/>
              <w:rPr>
                <w:rFonts w:eastAsia="MS PGothic"/>
              </w:rPr>
            </w:pPr>
            <w:r w:rsidRPr="0012712B">
              <w:rPr>
                <w:rFonts w:eastAsia="MS PGothic"/>
              </w:rPr>
              <w:t>Normal call, queueing supported</w:t>
            </w:r>
          </w:p>
        </w:tc>
        <w:tc>
          <w:tcPr>
            <w:tcW w:w="1245" w:type="dxa"/>
          </w:tcPr>
          <w:p w14:paraId="48552B7D" w14:textId="77777777" w:rsidR="00E31C0C" w:rsidRPr="0012712B" w:rsidRDefault="00E31C0C" w:rsidP="00E31C0C">
            <w:pPr>
              <w:pStyle w:val="TAL"/>
              <w:rPr>
                <w:rFonts w:eastAsia="MS Mincho"/>
              </w:rPr>
            </w:pPr>
          </w:p>
        </w:tc>
      </w:tr>
    </w:tbl>
    <w:p w14:paraId="67B57CA0" w14:textId="77777777" w:rsidR="00890EFF" w:rsidRPr="0012712B" w:rsidRDefault="00890EFF" w:rsidP="00890EFF"/>
    <w:p w14:paraId="387AF159" w14:textId="77777777" w:rsidR="00890EFF" w:rsidRPr="0012712B" w:rsidRDefault="00890EFF" w:rsidP="00FD380B">
      <w:pPr>
        <w:pStyle w:val="Heading4"/>
      </w:pPr>
      <w:bookmarkStart w:id="52" w:name="_Toc20909048"/>
      <w:bookmarkStart w:id="53" w:name="_Toc27678187"/>
      <w:bookmarkStart w:id="54" w:name="_Toc36037209"/>
      <w:bookmarkStart w:id="55" w:name="_Toc44398286"/>
      <w:bookmarkStart w:id="56" w:name="_Toc52382472"/>
      <w:bookmarkStart w:id="57" w:name="_Toc60687381"/>
      <w:bookmarkStart w:id="58" w:name="_Toc68726546"/>
      <w:r w:rsidRPr="0012712B">
        <w:lastRenderedPageBreak/>
        <w:t>5.5.6.7</w:t>
      </w:r>
      <w:r w:rsidRPr="0012712B">
        <w:tab/>
        <w:t>Floor Taken</w:t>
      </w:r>
      <w:bookmarkEnd w:id="52"/>
      <w:bookmarkEnd w:id="53"/>
      <w:bookmarkEnd w:id="54"/>
      <w:bookmarkEnd w:id="55"/>
      <w:bookmarkEnd w:id="56"/>
      <w:bookmarkEnd w:id="57"/>
      <w:bookmarkEnd w:id="58"/>
    </w:p>
    <w:p w14:paraId="5F89BA66" w14:textId="77777777" w:rsidR="00890EFF" w:rsidRPr="0012712B" w:rsidRDefault="00890EFF" w:rsidP="000B457D">
      <w:pPr>
        <w:pStyle w:val="TH"/>
      </w:pPr>
      <w:r w:rsidRPr="0012712B">
        <w:t>Table 5.5.6.7-1: Floor Taken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0EFF" w:rsidRPr="0012712B" w14:paraId="194A4278" w14:textId="77777777" w:rsidTr="0032116C">
        <w:trPr>
          <w:cantSplit/>
          <w:tblHeader/>
          <w:jc w:val="center"/>
        </w:trPr>
        <w:tc>
          <w:tcPr>
            <w:tcW w:w="9747" w:type="dxa"/>
            <w:gridSpan w:val="4"/>
          </w:tcPr>
          <w:p w14:paraId="41C0B771" w14:textId="77777777" w:rsidR="00890EFF" w:rsidRPr="0012712B" w:rsidRDefault="00890EFF" w:rsidP="00614EAC">
            <w:pPr>
              <w:pStyle w:val="TAL"/>
              <w:rPr>
                <w:rFonts w:eastAsia="MS Mincho"/>
              </w:rPr>
            </w:pPr>
            <w:r w:rsidRPr="0012712B">
              <w:rPr>
                <w:rFonts w:eastAsia="MS Mincho"/>
              </w:rPr>
              <w:lastRenderedPageBreak/>
              <w:t>Derivation Path: 24.38</w:t>
            </w:r>
            <w:r w:rsidR="009D1F1E" w:rsidRPr="0012712B">
              <w:rPr>
                <w:rFonts w:eastAsia="MS Mincho"/>
              </w:rPr>
              <w:t>0 [1</w:t>
            </w:r>
            <w:r w:rsidRPr="0012712B">
              <w:rPr>
                <w:rFonts w:eastAsia="MS Mincho"/>
              </w:rPr>
              <w:t>0], Table 8.2.9-1.</w:t>
            </w:r>
          </w:p>
        </w:tc>
      </w:tr>
      <w:tr w:rsidR="00890EFF" w:rsidRPr="0012712B" w14:paraId="7A5C27BA" w14:textId="77777777" w:rsidTr="0032116C">
        <w:trPr>
          <w:cantSplit/>
          <w:tblHeader/>
          <w:jc w:val="center"/>
        </w:trPr>
        <w:tc>
          <w:tcPr>
            <w:tcW w:w="4535" w:type="dxa"/>
          </w:tcPr>
          <w:p w14:paraId="50E4B5F5" w14:textId="77777777" w:rsidR="00890EFF" w:rsidRPr="0012712B" w:rsidRDefault="00890EFF" w:rsidP="00614EAC">
            <w:pPr>
              <w:pStyle w:val="TAH"/>
              <w:rPr>
                <w:rFonts w:eastAsia="MS Mincho"/>
              </w:rPr>
            </w:pPr>
            <w:r w:rsidRPr="0012712B">
              <w:rPr>
                <w:rFonts w:eastAsia="MS Mincho"/>
              </w:rPr>
              <w:t>Information Element</w:t>
            </w:r>
          </w:p>
        </w:tc>
        <w:tc>
          <w:tcPr>
            <w:tcW w:w="2267" w:type="dxa"/>
          </w:tcPr>
          <w:p w14:paraId="712552F7" w14:textId="77777777" w:rsidR="00890EFF" w:rsidRPr="0012712B" w:rsidRDefault="00890EFF" w:rsidP="00614EAC">
            <w:pPr>
              <w:pStyle w:val="TAH"/>
              <w:rPr>
                <w:rFonts w:eastAsia="MS Mincho"/>
              </w:rPr>
            </w:pPr>
            <w:r w:rsidRPr="0012712B">
              <w:rPr>
                <w:rFonts w:eastAsia="MS Mincho"/>
              </w:rPr>
              <w:t>Value/remark</w:t>
            </w:r>
          </w:p>
        </w:tc>
        <w:tc>
          <w:tcPr>
            <w:tcW w:w="1700" w:type="dxa"/>
          </w:tcPr>
          <w:p w14:paraId="3FECBB33" w14:textId="77777777" w:rsidR="00890EFF" w:rsidRPr="0012712B" w:rsidRDefault="00890EFF" w:rsidP="00614EAC">
            <w:pPr>
              <w:pStyle w:val="TAH"/>
              <w:rPr>
                <w:rFonts w:eastAsia="MS Mincho"/>
              </w:rPr>
            </w:pPr>
            <w:r w:rsidRPr="0012712B">
              <w:rPr>
                <w:rFonts w:eastAsia="MS Mincho"/>
              </w:rPr>
              <w:t>Comment</w:t>
            </w:r>
          </w:p>
        </w:tc>
        <w:tc>
          <w:tcPr>
            <w:tcW w:w="1245" w:type="dxa"/>
          </w:tcPr>
          <w:p w14:paraId="77D67BE6" w14:textId="77777777" w:rsidR="00890EFF" w:rsidRPr="0012712B" w:rsidRDefault="00890EFF" w:rsidP="00614EAC">
            <w:pPr>
              <w:pStyle w:val="TAH"/>
              <w:rPr>
                <w:rFonts w:eastAsia="MS Mincho"/>
              </w:rPr>
            </w:pPr>
            <w:r w:rsidRPr="0012712B">
              <w:rPr>
                <w:rFonts w:eastAsia="MS Mincho"/>
              </w:rPr>
              <w:t>Condition</w:t>
            </w:r>
          </w:p>
        </w:tc>
      </w:tr>
      <w:tr w:rsidR="00E31C0C" w:rsidRPr="0012712B" w14:paraId="1B7C04AC" w14:textId="77777777" w:rsidTr="00074BA8">
        <w:trPr>
          <w:cantSplit/>
          <w:jc w:val="center"/>
        </w:trPr>
        <w:tc>
          <w:tcPr>
            <w:tcW w:w="4535" w:type="dxa"/>
            <w:tcBorders>
              <w:bottom w:val="nil"/>
            </w:tcBorders>
          </w:tcPr>
          <w:p w14:paraId="3C6D1078" w14:textId="77777777" w:rsidR="00E31C0C" w:rsidRPr="0012712B" w:rsidRDefault="00E31C0C" w:rsidP="00E31C0C">
            <w:pPr>
              <w:pStyle w:val="TAL"/>
              <w:rPr>
                <w:rFonts w:eastAsia="MS Mincho"/>
              </w:rPr>
            </w:pPr>
            <w:r w:rsidRPr="0012712B">
              <w:rPr>
                <w:rFonts w:eastAsia="MS Mincho"/>
              </w:rPr>
              <w:t>RTCP header</w:t>
            </w:r>
          </w:p>
        </w:tc>
        <w:tc>
          <w:tcPr>
            <w:tcW w:w="2267" w:type="dxa"/>
          </w:tcPr>
          <w:p w14:paraId="3F1D95D9" w14:textId="77777777" w:rsidR="00E31C0C" w:rsidRPr="0012712B" w:rsidRDefault="00E31C0C" w:rsidP="00E31C0C">
            <w:pPr>
              <w:pStyle w:val="TAL"/>
            </w:pPr>
          </w:p>
        </w:tc>
        <w:tc>
          <w:tcPr>
            <w:tcW w:w="1700" w:type="dxa"/>
          </w:tcPr>
          <w:p w14:paraId="6D0A7FE5" w14:textId="77777777" w:rsidR="00E31C0C" w:rsidRPr="0012712B" w:rsidRDefault="00E31C0C" w:rsidP="00E31C0C">
            <w:pPr>
              <w:pStyle w:val="TAL"/>
              <w:rPr>
                <w:rFonts w:eastAsia="MS PGothic"/>
              </w:rPr>
            </w:pPr>
          </w:p>
        </w:tc>
        <w:tc>
          <w:tcPr>
            <w:tcW w:w="1245" w:type="dxa"/>
          </w:tcPr>
          <w:p w14:paraId="46D95AC5" w14:textId="77777777" w:rsidR="00E31C0C" w:rsidRPr="0012712B" w:rsidRDefault="00E31C0C" w:rsidP="00E31C0C">
            <w:pPr>
              <w:pStyle w:val="TAL"/>
              <w:rPr>
                <w:rFonts w:eastAsia="MS Mincho"/>
              </w:rPr>
            </w:pPr>
          </w:p>
        </w:tc>
      </w:tr>
      <w:tr w:rsidR="00E31C0C" w:rsidRPr="0012712B" w14:paraId="030E6E16" w14:textId="77777777" w:rsidTr="00074BA8">
        <w:trPr>
          <w:cantSplit/>
          <w:jc w:val="center"/>
        </w:trPr>
        <w:tc>
          <w:tcPr>
            <w:tcW w:w="4535" w:type="dxa"/>
            <w:tcBorders>
              <w:bottom w:val="nil"/>
            </w:tcBorders>
          </w:tcPr>
          <w:p w14:paraId="7FCBEA6F" w14:textId="77777777" w:rsidR="00E31C0C" w:rsidRPr="0012712B" w:rsidRDefault="00E31C0C" w:rsidP="00E31C0C">
            <w:pPr>
              <w:pStyle w:val="TAL"/>
              <w:rPr>
                <w:rFonts w:eastAsia="MS Mincho"/>
              </w:rPr>
            </w:pPr>
            <w:r w:rsidRPr="0012712B">
              <w:rPr>
                <w:rFonts w:eastAsia="MS Mincho"/>
              </w:rPr>
              <w:t xml:space="preserve">  Subtype</w:t>
            </w:r>
          </w:p>
        </w:tc>
        <w:tc>
          <w:tcPr>
            <w:tcW w:w="2267" w:type="dxa"/>
          </w:tcPr>
          <w:p w14:paraId="4CEDAE1E" w14:textId="77777777" w:rsidR="00E31C0C" w:rsidRPr="0012712B" w:rsidRDefault="00E31C0C" w:rsidP="00E31C0C">
            <w:pPr>
              <w:pStyle w:val="TAL"/>
            </w:pPr>
            <w:r w:rsidRPr="0012712B">
              <w:t>00010</w:t>
            </w:r>
          </w:p>
        </w:tc>
        <w:tc>
          <w:tcPr>
            <w:tcW w:w="1700" w:type="dxa"/>
          </w:tcPr>
          <w:p w14:paraId="553D903C" w14:textId="77777777" w:rsidR="00E31C0C" w:rsidRPr="0012712B" w:rsidRDefault="00E31C0C" w:rsidP="00E31C0C">
            <w:pPr>
              <w:pStyle w:val="TAL"/>
              <w:rPr>
                <w:rFonts w:eastAsia="MS PGothic"/>
              </w:rPr>
            </w:pPr>
            <w:r w:rsidRPr="0012712B">
              <w:rPr>
                <w:rFonts w:eastAsia="MS PGothic"/>
              </w:rPr>
              <w:t>Floor Taken with acknowledgment not required</w:t>
            </w:r>
          </w:p>
        </w:tc>
        <w:tc>
          <w:tcPr>
            <w:tcW w:w="1245" w:type="dxa"/>
          </w:tcPr>
          <w:p w14:paraId="35D337BF" w14:textId="77777777" w:rsidR="00E31C0C" w:rsidRPr="0012712B" w:rsidRDefault="00E31C0C" w:rsidP="00E31C0C">
            <w:pPr>
              <w:pStyle w:val="TAL"/>
              <w:rPr>
                <w:rFonts w:eastAsia="MS Mincho"/>
              </w:rPr>
            </w:pPr>
          </w:p>
        </w:tc>
      </w:tr>
      <w:tr w:rsidR="00890EFF" w:rsidRPr="0012712B" w14:paraId="6226CEF4" w14:textId="77777777" w:rsidTr="00074BA8">
        <w:trPr>
          <w:cantSplit/>
          <w:jc w:val="center"/>
        </w:trPr>
        <w:tc>
          <w:tcPr>
            <w:tcW w:w="4535" w:type="dxa"/>
            <w:tcBorders>
              <w:bottom w:val="nil"/>
            </w:tcBorders>
          </w:tcPr>
          <w:p w14:paraId="5BA1F158" w14:textId="77777777" w:rsidR="00890EFF" w:rsidRPr="0012712B" w:rsidRDefault="00E31C0C" w:rsidP="00614EAC">
            <w:pPr>
              <w:pStyle w:val="TAL"/>
              <w:rPr>
                <w:rFonts w:eastAsia="MS Mincho"/>
              </w:rPr>
            </w:pPr>
            <w:r w:rsidRPr="0012712B">
              <w:rPr>
                <w:rFonts w:eastAsia="MS Mincho"/>
              </w:rPr>
              <w:t xml:space="preserve">  </w:t>
            </w:r>
            <w:r w:rsidR="00890EFF" w:rsidRPr="0012712B">
              <w:rPr>
                <w:rFonts w:eastAsia="MS Mincho"/>
              </w:rPr>
              <w:t>SSRC</w:t>
            </w:r>
          </w:p>
        </w:tc>
        <w:tc>
          <w:tcPr>
            <w:tcW w:w="2267" w:type="dxa"/>
          </w:tcPr>
          <w:p w14:paraId="6EB4B561" w14:textId="77777777" w:rsidR="00890EFF" w:rsidRPr="0012712B" w:rsidRDefault="00C70A53" w:rsidP="00614EAC">
            <w:pPr>
              <w:pStyle w:val="TAL"/>
              <w:rPr>
                <w:rFonts w:eastAsia="MS PGothic"/>
              </w:rPr>
            </w:pPr>
            <w:r w:rsidRPr="0012712B">
              <w:t>The SSRC of the message sender</w:t>
            </w:r>
          </w:p>
        </w:tc>
        <w:tc>
          <w:tcPr>
            <w:tcW w:w="1700" w:type="dxa"/>
          </w:tcPr>
          <w:p w14:paraId="259F371C" w14:textId="77777777" w:rsidR="00C70A53" w:rsidRPr="0012712B" w:rsidRDefault="00890EFF" w:rsidP="00C70A53">
            <w:pPr>
              <w:pStyle w:val="TAL"/>
              <w:rPr>
                <w:rFonts w:eastAsia="MS PGothic"/>
              </w:rPr>
            </w:pPr>
            <w:r w:rsidRPr="0012712B">
              <w:rPr>
                <w:rFonts w:eastAsia="MS PGothic"/>
              </w:rPr>
              <w:t>The SSRC of the floor control server</w:t>
            </w:r>
            <w:r w:rsidR="00C70A53" w:rsidRPr="0012712B">
              <w:rPr>
                <w:rFonts w:eastAsia="MS PGothic"/>
              </w:rPr>
              <w:t xml:space="preserve"> for </w:t>
            </w:r>
            <w:r w:rsidR="00C70A53" w:rsidRPr="0012712B">
              <w:t>on-network and floor arbitrator for off-network</w:t>
            </w:r>
            <w:r w:rsidR="00C70A53" w:rsidRPr="0012712B">
              <w:rPr>
                <w:rFonts w:eastAsia="MS PGothic"/>
              </w:rPr>
              <w:t>.</w:t>
            </w:r>
          </w:p>
          <w:p w14:paraId="68120429" w14:textId="77777777" w:rsidR="00C70A53" w:rsidRPr="0012712B" w:rsidRDefault="00C70A53" w:rsidP="00C70A53">
            <w:pPr>
              <w:pStyle w:val="TAL"/>
              <w:rPr>
                <w:rFonts w:eastAsia="MS PGothic"/>
              </w:rPr>
            </w:pPr>
          </w:p>
          <w:p w14:paraId="163694AE" w14:textId="77777777" w:rsidR="00890EFF" w:rsidRPr="0012712B" w:rsidRDefault="00C70A53" w:rsidP="00614EAC">
            <w:pPr>
              <w:pStyle w:val="TAL"/>
              <w:rPr>
                <w:rFonts w:eastAsia="MS PGothic"/>
              </w:rPr>
            </w:pPr>
            <w:r w:rsidRPr="0012712B">
              <w:rPr>
                <w:rFonts w:eastAsia="MS PGothic"/>
              </w:rPr>
              <w:t xml:space="preserve">Notation in accordance with </w:t>
            </w:r>
            <w:r w:rsidR="0032116C" w:rsidRPr="0012712B">
              <w:rPr>
                <w:rFonts w:eastAsia="MS PGothic"/>
              </w:rPr>
              <w:t>clause </w:t>
            </w:r>
            <w:r w:rsidR="006D519A" w:rsidRPr="0012712B">
              <w:t>5</w:t>
            </w:r>
            <w:r w:rsidRPr="0012712B">
              <w:t xml:space="preserve">.5.6.1. </w:t>
            </w:r>
            <w:r w:rsidRPr="0012712B">
              <w:rPr>
                <w:rFonts w:eastAsia="MS PGothic"/>
              </w:rPr>
              <w:t>Coded as specified in IETF RFC 355</w:t>
            </w:r>
            <w:r w:rsidR="009D1F1E" w:rsidRPr="0012712B">
              <w:rPr>
                <w:rFonts w:eastAsia="MS PGothic"/>
              </w:rPr>
              <w:t>0 [7</w:t>
            </w:r>
            <w:r w:rsidRPr="0012712B">
              <w:rPr>
                <w:rFonts w:eastAsia="MS PGothic"/>
              </w:rPr>
              <w:t>6]</w:t>
            </w:r>
            <w:r w:rsidR="00890EFF" w:rsidRPr="0012712B">
              <w:rPr>
                <w:rFonts w:eastAsia="MS PGothic"/>
              </w:rPr>
              <w:t>.</w:t>
            </w:r>
          </w:p>
        </w:tc>
        <w:tc>
          <w:tcPr>
            <w:tcW w:w="1245" w:type="dxa"/>
          </w:tcPr>
          <w:p w14:paraId="46F28D62" w14:textId="77777777" w:rsidR="00890EFF" w:rsidRPr="0012712B" w:rsidRDefault="00890EFF" w:rsidP="00614EAC">
            <w:pPr>
              <w:pStyle w:val="TAL"/>
              <w:rPr>
                <w:rFonts w:eastAsia="MS Mincho"/>
              </w:rPr>
            </w:pPr>
          </w:p>
        </w:tc>
      </w:tr>
      <w:tr w:rsidR="00074BA8" w:rsidRPr="0012712B" w14:paraId="468C98FE" w14:textId="77777777" w:rsidTr="00074BA8">
        <w:trPr>
          <w:cantSplit/>
          <w:jc w:val="center"/>
        </w:trPr>
        <w:tc>
          <w:tcPr>
            <w:tcW w:w="4535" w:type="dxa"/>
            <w:tcBorders>
              <w:top w:val="nil"/>
            </w:tcBorders>
          </w:tcPr>
          <w:p w14:paraId="05DE4521" w14:textId="77777777" w:rsidR="00074BA8" w:rsidRPr="0012712B" w:rsidRDefault="00074BA8" w:rsidP="00DE2A80">
            <w:pPr>
              <w:pStyle w:val="TAL"/>
              <w:rPr>
                <w:rFonts w:eastAsia="MS Mincho"/>
              </w:rPr>
            </w:pPr>
          </w:p>
        </w:tc>
        <w:tc>
          <w:tcPr>
            <w:tcW w:w="2267" w:type="dxa"/>
          </w:tcPr>
          <w:p w14:paraId="3B0EB856" w14:textId="77777777" w:rsidR="00074BA8" w:rsidRPr="0012712B" w:rsidRDefault="00074BA8" w:rsidP="00DE2A80">
            <w:pPr>
              <w:pStyle w:val="TAL"/>
              <w:rPr>
                <w:rFonts w:eastAsia="MS Mincho"/>
              </w:rPr>
            </w:pPr>
            <w:r w:rsidRPr="0012712B">
              <w:t>Not present</w:t>
            </w:r>
          </w:p>
        </w:tc>
        <w:tc>
          <w:tcPr>
            <w:tcW w:w="1700" w:type="dxa"/>
          </w:tcPr>
          <w:p w14:paraId="3EC2A1AB" w14:textId="77777777" w:rsidR="00074BA8" w:rsidRPr="0012712B" w:rsidRDefault="00074BA8" w:rsidP="00DE2A80">
            <w:pPr>
              <w:pStyle w:val="TAL"/>
              <w:rPr>
                <w:rFonts w:eastAsia="MS PGothic"/>
              </w:rPr>
            </w:pPr>
          </w:p>
        </w:tc>
        <w:tc>
          <w:tcPr>
            <w:tcW w:w="1245" w:type="dxa"/>
          </w:tcPr>
          <w:p w14:paraId="4BC10293" w14:textId="77777777" w:rsidR="00074BA8" w:rsidRPr="0012712B" w:rsidRDefault="00074BA8" w:rsidP="00DE2A80">
            <w:pPr>
              <w:pStyle w:val="TAL"/>
              <w:rPr>
                <w:rFonts w:eastAsia="MS Mincho"/>
              </w:rPr>
            </w:pPr>
            <w:r w:rsidRPr="0012712B">
              <w:rPr>
                <w:rFonts w:eastAsia="MS Mincho"/>
              </w:rPr>
              <w:t>Multi-Talker</w:t>
            </w:r>
          </w:p>
        </w:tc>
      </w:tr>
      <w:tr w:rsidR="00890EFF" w:rsidRPr="0012712B" w14:paraId="35B15E36" w14:textId="77777777" w:rsidTr="0032116C">
        <w:trPr>
          <w:cantSplit/>
          <w:jc w:val="center"/>
        </w:trPr>
        <w:tc>
          <w:tcPr>
            <w:tcW w:w="4535" w:type="dxa"/>
          </w:tcPr>
          <w:p w14:paraId="1AD62F14" w14:textId="77777777" w:rsidR="00890EFF" w:rsidRPr="0012712B" w:rsidRDefault="00E31C0C" w:rsidP="00614EAC">
            <w:pPr>
              <w:pStyle w:val="TAL"/>
              <w:rPr>
                <w:rFonts w:eastAsia="MS Mincho"/>
              </w:rPr>
            </w:pPr>
            <w:r w:rsidRPr="0012712B">
              <w:rPr>
                <w:rFonts w:eastAsia="MS Mincho"/>
              </w:rPr>
              <w:t xml:space="preserve">  </w:t>
            </w:r>
            <w:r w:rsidR="00890EFF" w:rsidRPr="0012712B">
              <w:rPr>
                <w:rFonts w:eastAsia="MS Mincho"/>
              </w:rPr>
              <w:t>name</w:t>
            </w:r>
          </w:p>
        </w:tc>
        <w:tc>
          <w:tcPr>
            <w:tcW w:w="2267" w:type="dxa"/>
          </w:tcPr>
          <w:p w14:paraId="25D8CDD6" w14:textId="77777777" w:rsidR="00890EFF" w:rsidRPr="0012712B" w:rsidRDefault="00890EFF" w:rsidP="00614EAC">
            <w:pPr>
              <w:pStyle w:val="TAL"/>
              <w:rPr>
                <w:rFonts w:eastAsia="MS PGothic"/>
              </w:rPr>
            </w:pPr>
            <w:r w:rsidRPr="0012712B">
              <w:rPr>
                <w:rFonts w:eastAsia="MS Mincho"/>
              </w:rPr>
              <w:t>MCPT</w:t>
            </w:r>
          </w:p>
        </w:tc>
        <w:tc>
          <w:tcPr>
            <w:tcW w:w="1700" w:type="dxa"/>
          </w:tcPr>
          <w:p w14:paraId="095D4DBB" w14:textId="77777777" w:rsidR="00890EFF" w:rsidRPr="0012712B" w:rsidRDefault="00890EFF" w:rsidP="00614EAC">
            <w:pPr>
              <w:pStyle w:val="TAL"/>
              <w:rPr>
                <w:rFonts w:eastAsia="MS PGothic"/>
              </w:rPr>
            </w:pPr>
          </w:p>
        </w:tc>
        <w:tc>
          <w:tcPr>
            <w:tcW w:w="1245" w:type="dxa"/>
          </w:tcPr>
          <w:p w14:paraId="5B7BC13E" w14:textId="77777777" w:rsidR="00890EFF" w:rsidRPr="0012712B" w:rsidRDefault="00890EFF" w:rsidP="00614EAC">
            <w:pPr>
              <w:pStyle w:val="TAL"/>
              <w:rPr>
                <w:rFonts w:eastAsia="MS Mincho"/>
              </w:rPr>
            </w:pPr>
          </w:p>
        </w:tc>
      </w:tr>
      <w:tr w:rsidR="00890EFF" w:rsidRPr="0012712B" w14:paraId="070336DE" w14:textId="77777777" w:rsidTr="0032116C">
        <w:trPr>
          <w:cantSplit/>
          <w:jc w:val="center"/>
        </w:trPr>
        <w:tc>
          <w:tcPr>
            <w:tcW w:w="4535" w:type="dxa"/>
            <w:tcBorders>
              <w:bottom w:val="single" w:sz="4" w:space="0" w:color="auto"/>
            </w:tcBorders>
          </w:tcPr>
          <w:p w14:paraId="70780CAA" w14:textId="77777777" w:rsidR="00890EFF" w:rsidRPr="0012712B" w:rsidRDefault="00890EFF" w:rsidP="00614EAC">
            <w:pPr>
              <w:pStyle w:val="TAL"/>
              <w:rPr>
                <w:rFonts w:eastAsia="MS Mincho"/>
              </w:rPr>
            </w:pPr>
            <w:r w:rsidRPr="0012712B">
              <w:rPr>
                <w:rFonts w:eastAsia="MS Mincho"/>
              </w:rPr>
              <w:t>User ID</w:t>
            </w:r>
          </w:p>
        </w:tc>
        <w:tc>
          <w:tcPr>
            <w:tcW w:w="2267" w:type="dxa"/>
          </w:tcPr>
          <w:p w14:paraId="488AC7CC" w14:textId="77777777" w:rsidR="00890EFF" w:rsidRPr="0012712B" w:rsidRDefault="00890EFF" w:rsidP="00614EAC">
            <w:pPr>
              <w:pStyle w:val="TAL"/>
              <w:rPr>
                <w:rFonts w:eastAsia="MS Mincho"/>
              </w:rPr>
            </w:pPr>
            <w:r w:rsidRPr="0012712B">
              <w:rPr>
                <w:rFonts w:eastAsia="MS PGothic"/>
              </w:rPr>
              <w:t>Not present</w:t>
            </w:r>
          </w:p>
        </w:tc>
        <w:tc>
          <w:tcPr>
            <w:tcW w:w="1700" w:type="dxa"/>
          </w:tcPr>
          <w:p w14:paraId="0F1FC8A3" w14:textId="77777777" w:rsidR="00890EFF" w:rsidRPr="0012712B" w:rsidRDefault="00890EFF" w:rsidP="00614EAC">
            <w:pPr>
              <w:pStyle w:val="TAL"/>
              <w:rPr>
                <w:rFonts w:eastAsia="MS PGothic"/>
              </w:rPr>
            </w:pPr>
          </w:p>
        </w:tc>
        <w:tc>
          <w:tcPr>
            <w:tcW w:w="1245" w:type="dxa"/>
          </w:tcPr>
          <w:p w14:paraId="5160BB6D" w14:textId="77777777" w:rsidR="00890EFF" w:rsidRPr="0012712B" w:rsidRDefault="00890EFF" w:rsidP="00614EAC">
            <w:pPr>
              <w:pStyle w:val="TAL"/>
              <w:rPr>
                <w:rFonts w:eastAsia="MS Mincho"/>
              </w:rPr>
            </w:pPr>
            <w:r w:rsidRPr="0012712B">
              <w:rPr>
                <w:rFonts w:eastAsia="MS Mincho"/>
              </w:rPr>
              <w:t>ON-NETWORK</w:t>
            </w:r>
          </w:p>
        </w:tc>
      </w:tr>
      <w:tr w:rsidR="00890EFF" w:rsidRPr="0012712B" w14:paraId="77F85601" w14:textId="77777777" w:rsidTr="0032116C">
        <w:trPr>
          <w:cantSplit/>
          <w:jc w:val="center"/>
        </w:trPr>
        <w:tc>
          <w:tcPr>
            <w:tcW w:w="4535" w:type="dxa"/>
            <w:tcBorders>
              <w:bottom w:val="single" w:sz="4" w:space="0" w:color="auto"/>
            </w:tcBorders>
          </w:tcPr>
          <w:p w14:paraId="215C9634" w14:textId="77777777" w:rsidR="00890EFF" w:rsidRPr="0012712B" w:rsidRDefault="00890EFF" w:rsidP="00614EAC">
            <w:pPr>
              <w:pStyle w:val="TAL"/>
              <w:rPr>
                <w:rFonts w:eastAsia="MS Mincho"/>
              </w:rPr>
            </w:pPr>
            <w:r w:rsidRPr="0012712B">
              <w:rPr>
                <w:rFonts w:eastAsia="MS Mincho"/>
              </w:rPr>
              <w:t>User ID</w:t>
            </w:r>
          </w:p>
        </w:tc>
        <w:tc>
          <w:tcPr>
            <w:tcW w:w="2267" w:type="dxa"/>
          </w:tcPr>
          <w:p w14:paraId="77FAFB2A" w14:textId="77777777" w:rsidR="00890EFF" w:rsidRPr="0012712B" w:rsidRDefault="00890EFF" w:rsidP="00614EAC">
            <w:pPr>
              <w:pStyle w:val="TAL"/>
              <w:rPr>
                <w:rFonts w:eastAsia="MS Mincho"/>
              </w:rPr>
            </w:pPr>
          </w:p>
        </w:tc>
        <w:tc>
          <w:tcPr>
            <w:tcW w:w="1700" w:type="dxa"/>
          </w:tcPr>
          <w:p w14:paraId="728275E3" w14:textId="77777777" w:rsidR="00890EFF" w:rsidRPr="0012712B" w:rsidRDefault="00890EFF" w:rsidP="00614EAC">
            <w:pPr>
              <w:pStyle w:val="TAL"/>
              <w:rPr>
                <w:rFonts w:eastAsia="MS PGothic"/>
              </w:rPr>
            </w:pPr>
          </w:p>
        </w:tc>
        <w:tc>
          <w:tcPr>
            <w:tcW w:w="1245" w:type="dxa"/>
          </w:tcPr>
          <w:p w14:paraId="11F17A95" w14:textId="77777777" w:rsidR="00890EFF" w:rsidRPr="0012712B" w:rsidRDefault="00890EFF" w:rsidP="00614EAC">
            <w:pPr>
              <w:pStyle w:val="TAL"/>
              <w:rPr>
                <w:rFonts w:eastAsia="MS Mincho"/>
              </w:rPr>
            </w:pPr>
            <w:r w:rsidRPr="0012712B">
              <w:rPr>
                <w:rFonts w:eastAsia="MS Mincho"/>
              </w:rPr>
              <w:t>OFF-NETWORK</w:t>
            </w:r>
          </w:p>
        </w:tc>
      </w:tr>
      <w:tr w:rsidR="00890EFF" w:rsidRPr="0012712B" w14:paraId="05DAD267" w14:textId="77777777" w:rsidTr="0032116C">
        <w:trPr>
          <w:cantSplit/>
          <w:jc w:val="center"/>
        </w:trPr>
        <w:tc>
          <w:tcPr>
            <w:tcW w:w="4535" w:type="dxa"/>
            <w:tcBorders>
              <w:top w:val="single" w:sz="4" w:space="0" w:color="auto"/>
              <w:bottom w:val="single" w:sz="4" w:space="0" w:color="auto"/>
            </w:tcBorders>
          </w:tcPr>
          <w:p w14:paraId="0D086731" w14:textId="77777777" w:rsidR="00890EFF" w:rsidRPr="0012712B" w:rsidRDefault="00890EFF" w:rsidP="00614EAC">
            <w:pPr>
              <w:pStyle w:val="TAL"/>
              <w:rPr>
                <w:rFonts w:eastAsia="MS Mincho"/>
              </w:rPr>
            </w:pPr>
            <w:r w:rsidRPr="0012712B">
              <w:rPr>
                <w:rFonts w:eastAsia="MS Mincho"/>
              </w:rPr>
              <w:t xml:space="preserve">  User ID</w:t>
            </w:r>
          </w:p>
        </w:tc>
        <w:tc>
          <w:tcPr>
            <w:tcW w:w="2267" w:type="dxa"/>
          </w:tcPr>
          <w:p w14:paraId="166B7BF9" w14:textId="77777777" w:rsidR="00890EFF" w:rsidRPr="0012712B" w:rsidRDefault="00D63002" w:rsidP="00614EAC">
            <w:pPr>
              <w:pStyle w:val="TAL"/>
              <w:rPr>
                <w:rFonts w:eastAsia="MS PGothic"/>
              </w:rPr>
            </w:pPr>
            <w:proofErr w:type="spellStart"/>
            <w:r w:rsidRPr="0012712B">
              <w:rPr>
                <w:rFonts w:eastAsia="MS PGothic"/>
              </w:rPr>
              <w:t>px_MCPTT_ID_User_A</w:t>
            </w:r>
            <w:proofErr w:type="spellEnd"/>
          </w:p>
        </w:tc>
        <w:tc>
          <w:tcPr>
            <w:tcW w:w="1700" w:type="dxa"/>
          </w:tcPr>
          <w:p w14:paraId="347FC9A3" w14:textId="77777777" w:rsidR="00890EFF" w:rsidRPr="0012712B" w:rsidRDefault="00C70A53" w:rsidP="00614EAC">
            <w:pPr>
              <w:pStyle w:val="TAL"/>
              <w:rPr>
                <w:rFonts w:eastAsia="MS PGothic"/>
              </w:rPr>
            </w:pPr>
            <w:r w:rsidRPr="0012712B">
              <w:rPr>
                <w:rFonts w:eastAsia="MS PGothic"/>
              </w:rPr>
              <w:t>The MCPTT user ID of the floor participant sending the Floor Taken message</w:t>
            </w:r>
          </w:p>
        </w:tc>
        <w:tc>
          <w:tcPr>
            <w:tcW w:w="1245" w:type="dxa"/>
          </w:tcPr>
          <w:p w14:paraId="25674550" w14:textId="77777777" w:rsidR="00890EFF" w:rsidRPr="0012712B" w:rsidRDefault="00890EFF" w:rsidP="00614EAC">
            <w:pPr>
              <w:pStyle w:val="TAL"/>
              <w:rPr>
                <w:rFonts w:eastAsia="MS Mincho"/>
              </w:rPr>
            </w:pPr>
          </w:p>
        </w:tc>
      </w:tr>
      <w:tr w:rsidR="00890EFF" w:rsidRPr="0012712B" w14:paraId="26B22796" w14:textId="77777777" w:rsidTr="0032116C">
        <w:trPr>
          <w:cantSplit/>
          <w:jc w:val="center"/>
        </w:trPr>
        <w:tc>
          <w:tcPr>
            <w:tcW w:w="4535" w:type="dxa"/>
            <w:tcBorders>
              <w:bottom w:val="single" w:sz="4" w:space="0" w:color="auto"/>
            </w:tcBorders>
          </w:tcPr>
          <w:p w14:paraId="36C65FB5" w14:textId="77777777" w:rsidR="00890EFF" w:rsidRPr="0012712B" w:rsidRDefault="00890EFF" w:rsidP="00614EAC">
            <w:pPr>
              <w:pStyle w:val="TAL"/>
              <w:rPr>
                <w:rFonts w:eastAsia="MS Mincho"/>
              </w:rPr>
            </w:pPr>
            <w:r w:rsidRPr="0012712B">
              <w:rPr>
                <w:rFonts w:eastAsia="MS Mincho"/>
              </w:rPr>
              <w:t>Granted Party's Identity</w:t>
            </w:r>
          </w:p>
        </w:tc>
        <w:tc>
          <w:tcPr>
            <w:tcW w:w="2267" w:type="dxa"/>
          </w:tcPr>
          <w:p w14:paraId="7352759F" w14:textId="77777777" w:rsidR="00890EFF" w:rsidRPr="0012712B" w:rsidRDefault="00890EFF" w:rsidP="00614EAC">
            <w:pPr>
              <w:pStyle w:val="TAL"/>
              <w:rPr>
                <w:rFonts w:eastAsia="MS Mincho"/>
              </w:rPr>
            </w:pPr>
          </w:p>
        </w:tc>
        <w:tc>
          <w:tcPr>
            <w:tcW w:w="1700" w:type="dxa"/>
          </w:tcPr>
          <w:p w14:paraId="3D7750EB" w14:textId="77777777" w:rsidR="00890EFF" w:rsidRPr="0012712B" w:rsidRDefault="00890EFF" w:rsidP="00614EAC">
            <w:pPr>
              <w:pStyle w:val="TAL"/>
              <w:rPr>
                <w:rFonts w:eastAsia="MS PGothic"/>
              </w:rPr>
            </w:pPr>
          </w:p>
        </w:tc>
        <w:tc>
          <w:tcPr>
            <w:tcW w:w="1245" w:type="dxa"/>
          </w:tcPr>
          <w:p w14:paraId="25682076" w14:textId="77777777" w:rsidR="00890EFF" w:rsidRPr="0012712B" w:rsidRDefault="00890EFF" w:rsidP="00614EAC">
            <w:pPr>
              <w:pStyle w:val="TAL"/>
              <w:rPr>
                <w:rFonts w:eastAsia="MS Mincho"/>
              </w:rPr>
            </w:pPr>
          </w:p>
        </w:tc>
      </w:tr>
      <w:tr w:rsidR="00890EFF" w:rsidRPr="0012712B" w14:paraId="6838A4F9" w14:textId="77777777" w:rsidTr="0032116C">
        <w:trPr>
          <w:cantSplit/>
          <w:jc w:val="center"/>
        </w:trPr>
        <w:tc>
          <w:tcPr>
            <w:tcW w:w="4535" w:type="dxa"/>
            <w:tcBorders>
              <w:top w:val="single" w:sz="4" w:space="0" w:color="auto"/>
              <w:bottom w:val="single" w:sz="4" w:space="0" w:color="auto"/>
            </w:tcBorders>
          </w:tcPr>
          <w:p w14:paraId="1BA55B5E" w14:textId="77777777" w:rsidR="00890EFF" w:rsidRPr="0012712B" w:rsidRDefault="00890EFF" w:rsidP="00614EAC">
            <w:pPr>
              <w:pStyle w:val="TAL"/>
              <w:rPr>
                <w:rFonts w:eastAsia="MS Mincho"/>
              </w:rPr>
            </w:pPr>
            <w:r w:rsidRPr="0012712B">
              <w:rPr>
                <w:rFonts w:eastAsia="MS Mincho"/>
              </w:rPr>
              <w:t xml:space="preserve">  Granted Party's Identity</w:t>
            </w:r>
          </w:p>
        </w:tc>
        <w:tc>
          <w:tcPr>
            <w:tcW w:w="2267" w:type="dxa"/>
          </w:tcPr>
          <w:p w14:paraId="31AEEFA1" w14:textId="77777777" w:rsidR="00890EFF" w:rsidRPr="0012712B" w:rsidRDefault="00D63002" w:rsidP="00614EAC">
            <w:pPr>
              <w:pStyle w:val="TAL"/>
              <w:rPr>
                <w:rFonts w:eastAsia="MS Mincho"/>
              </w:rPr>
            </w:pPr>
            <w:proofErr w:type="spellStart"/>
            <w:r w:rsidRPr="0012712B">
              <w:rPr>
                <w:rFonts w:eastAsia="MS PGothic"/>
              </w:rPr>
              <w:t>px_MCPTT_ID_User_B</w:t>
            </w:r>
            <w:proofErr w:type="spellEnd"/>
          </w:p>
        </w:tc>
        <w:tc>
          <w:tcPr>
            <w:tcW w:w="1700" w:type="dxa"/>
          </w:tcPr>
          <w:p w14:paraId="1F2BBC19" w14:textId="77777777" w:rsidR="00890EFF" w:rsidRPr="0012712B" w:rsidRDefault="00C70A53" w:rsidP="00614EAC">
            <w:pPr>
              <w:pStyle w:val="TAL"/>
              <w:rPr>
                <w:rFonts w:eastAsia="MS PGothic"/>
              </w:rPr>
            </w:pPr>
            <w:r w:rsidRPr="0012712B">
              <w:t xml:space="preserve">The </w:t>
            </w:r>
            <w:r w:rsidRPr="0012712B">
              <w:rPr>
                <w:lang w:eastAsia="ko-KR"/>
              </w:rPr>
              <w:t>MCPTT User ID</w:t>
            </w:r>
            <w:r w:rsidRPr="0012712B">
              <w:t xml:space="preserve"> of the floor participant being granted</w:t>
            </w:r>
            <w:r w:rsidRPr="0012712B">
              <w:rPr>
                <w:lang w:eastAsia="ko-KR"/>
              </w:rPr>
              <w:t xml:space="preserve"> the floor.</w:t>
            </w:r>
          </w:p>
        </w:tc>
        <w:tc>
          <w:tcPr>
            <w:tcW w:w="1245" w:type="dxa"/>
          </w:tcPr>
          <w:p w14:paraId="6BDBBEEE" w14:textId="77777777" w:rsidR="00890EFF" w:rsidRPr="0012712B" w:rsidRDefault="00890EFF" w:rsidP="00614EAC">
            <w:pPr>
              <w:pStyle w:val="TAL"/>
              <w:rPr>
                <w:rFonts w:eastAsia="MS Mincho"/>
              </w:rPr>
            </w:pPr>
          </w:p>
        </w:tc>
      </w:tr>
      <w:tr w:rsidR="00074BA8" w:rsidRPr="0012712B" w14:paraId="21734C39" w14:textId="77777777" w:rsidTr="00DE2A80">
        <w:trPr>
          <w:cantSplit/>
          <w:jc w:val="center"/>
        </w:trPr>
        <w:tc>
          <w:tcPr>
            <w:tcW w:w="4535" w:type="dxa"/>
            <w:tcBorders>
              <w:top w:val="single" w:sz="4" w:space="0" w:color="auto"/>
            </w:tcBorders>
          </w:tcPr>
          <w:p w14:paraId="601DCFAE" w14:textId="77777777" w:rsidR="00074BA8" w:rsidRPr="0012712B" w:rsidRDefault="00074BA8" w:rsidP="00DE2A80">
            <w:pPr>
              <w:pStyle w:val="TAL"/>
              <w:rPr>
                <w:rFonts w:eastAsia="MS Mincho"/>
              </w:rPr>
            </w:pPr>
            <w:r w:rsidRPr="0012712B">
              <w:rPr>
                <w:rFonts w:eastAsia="MS Mincho"/>
              </w:rPr>
              <w:t>Granted Party's Identity</w:t>
            </w:r>
          </w:p>
        </w:tc>
        <w:tc>
          <w:tcPr>
            <w:tcW w:w="2267" w:type="dxa"/>
          </w:tcPr>
          <w:p w14:paraId="72B51D46" w14:textId="77777777" w:rsidR="00074BA8" w:rsidRPr="0012712B" w:rsidRDefault="00074BA8" w:rsidP="00DE2A80">
            <w:pPr>
              <w:pStyle w:val="TAL"/>
              <w:rPr>
                <w:rFonts w:eastAsia="MS Mincho"/>
              </w:rPr>
            </w:pPr>
            <w:r w:rsidRPr="0012712B">
              <w:rPr>
                <w:rFonts w:eastAsia="MS Mincho"/>
              </w:rPr>
              <w:t>Not Present</w:t>
            </w:r>
          </w:p>
        </w:tc>
        <w:tc>
          <w:tcPr>
            <w:tcW w:w="1700" w:type="dxa"/>
          </w:tcPr>
          <w:p w14:paraId="2931092E" w14:textId="77777777" w:rsidR="00074BA8" w:rsidRPr="0012712B" w:rsidRDefault="00074BA8" w:rsidP="00DE2A80">
            <w:pPr>
              <w:pStyle w:val="TAL"/>
              <w:rPr>
                <w:rFonts w:eastAsia="MS PGothic"/>
              </w:rPr>
            </w:pPr>
          </w:p>
        </w:tc>
        <w:tc>
          <w:tcPr>
            <w:tcW w:w="1245" w:type="dxa"/>
          </w:tcPr>
          <w:p w14:paraId="593A0233" w14:textId="77777777" w:rsidR="00074BA8" w:rsidRPr="0012712B" w:rsidRDefault="00074BA8" w:rsidP="00DE2A80">
            <w:pPr>
              <w:pStyle w:val="TAL"/>
              <w:rPr>
                <w:rFonts w:eastAsia="MS Mincho"/>
              </w:rPr>
            </w:pPr>
            <w:r w:rsidRPr="0012712B">
              <w:rPr>
                <w:rFonts w:eastAsia="MS Mincho"/>
              </w:rPr>
              <w:t>Multi-Talker</w:t>
            </w:r>
          </w:p>
        </w:tc>
      </w:tr>
      <w:tr w:rsidR="00890EFF" w:rsidRPr="0012712B" w14:paraId="122B6E3D" w14:textId="77777777" w:rsidTr="0032116C">
        <w:trPr>
          <w:cantSplit/>
          <w:jc w:val="center"/>
        </w:trPr>
        <w:tc>
          <w:tcPr>
            <w:tcW w:w="4535" w:type="dxa"/>
            <w:tcBorders>
              <w:top w:val="single" w:sz="4" w:space="0" w:color="auto"/>
            </w:tcBorders>
          </w:tcPr>
          <w:p w14:paraId="5F3FFD8C" w14:textId="77777777" w:rsidR="00890EFF" w:rsidRPr="0012712B" w:rsidRDefault="00890EFF" w:rsidP="00614EAC">
            <w:pPr>
              <w:pStyle w:val="TAL"/>
              <w:rPr>
                <w:rFonts w:eastAsia="MS Mincho"/>
              </w:rPr>
            </w:pPr>
            <w:r w:rsidRPr="0012712B">
              <w:rPr>
                <w:rFonts w:eastAsia="MS Mincho"/>
              </w:rPr>
              <w:t>Permission to Request the Floor</w:t>
            </w:r>
          </w:p>
        </w:tc>
        <w:tc>
          <w:tcPr>
            <w:tcW w:w="2267" w:type="dxa"/>
          </w:tcPr>
          <w:p w14:paraId="34EED1B5" w14:textId="77777777" w:rsidR="00890EFF" w:rsidRPr="0012712B" w:rsidRDefault="00890EFF" w:rsidP="00614EAC">
            <w:pPr>
              <w:pStyle w:val="TAL"/>
              <w:rPr>
                <w:rFonts w:eastAsia="MS Mincho"/>
              </w:rPr>
            </w:pPr>
          </w:p>
        </w:tc>
        <w:tc>
          <w:tcPr>
            <w:tcW w:w="1700" w:type="dxa"/>
          </w:tcPr>
          <w:p w14:paraId="48EFCB2B" w14:textId="77777777" w:rsidR="00890EFF" w:rsidRPr="0012712B" w:rsidRDefault="00890EFF" w:rsidP="00614EAC">
            <w:pPr>
              <w:pStyle w:val="TAL"/>
              <w:rPr>
                <w:rFonts w:eastAsia="MS PGothic"/>
              </w:rPr>
            </w:pPr>
          </w:p>
        </w:tc>
        <w:tc>
          <w:tcPr>
            <w:tcW w:w="1245" w:type="dxa"/>
          </w:tcPr>
          <w:p w14:paraId="3252163A" w14:textId="77777777" w:rsidR="00890EFF" w:rsidRPr="0012712B" w:rsidRDefault="00890EFF" w:rsidP="00614EAC">
            <w:pPr>
              <w:pStyle w:val="TAL"/>
              <w:rPr>
                <w:rFonts w:eastAsia="MS Mincho"/>
              </w:rPr>
            </w:pPr>
          </w:p>
        </w:tc>
      </w:tr>
      <w:tr w:rsidR="00890EFF" w:rsidRPr="0012712B" w14:paraId="315DC605" w14:textId="77777777" w:rsidTr="0032116C">
        <w:trPr>
          <w:cantSplit/>
          <w:jc w:val="center"/>
        </w:trPr>
        <w:tc>
          <w:tcPr>
            <w:tcW w:w="4535" w:type="dxa"/>
            <w:tcBorders>
              <w:top w:val="single" w:sz="4" w:space="0" w:color="auto"/>
              <w:bottom w:val="single" w:sz="4" w:space="0" w:color="auto"/>
            </w:tcBorders>
          </w:tcPr>
          <w:p w14:paraId="2730D25C" w14:textId="77777777" w:rsidR="00890EFF" w:rsidRPr="0012712B" w:rsidRDefault="00890EFF" w:rsidP="00614EAC">
            <w:pPr>
              <w:pStyle w:val="TAL"/>
              <w:rPr>
                <w:rFonts w:eastAsia="MS Mincho"/>
              </w:rPr>
            </w:pPr>
            <w:r w:rsidRPr="0012712B">
              <w:rPr>
                <w:rFonts w:eastAsia="MS Mincho"/>
              </w:rPr>
              <w:t xml:space="preserve">  Permission to Request the Floor</w:t>
            </w:r>
          </w:p>
        </w:tc>
        <w:tc>
          <w:tcPr>
            <w:tcW w:w="2267" w:type="dxa"/>
          </w:tcPr>
          <w:p w14:paraId="1702CFBE" w14:textId="77777777" w:rsidR="00890EFF" w:rsidRPr="0012712B" w:rsidRDefault="00890EFF" w:rsidP="00614EAC">
            <w:pPr>
              <w:pStyle w:val="TAL"/>
              <w:rPr>
                <w:rFonts w:eastAsia="MS Mincho"/>
              </w:rPr>
            </w:pPr>
            <w:r w:rsidRPr="0012712B">
              <w:rPr>
                <w:rFonts w:eastAsia="MS Mincho"/>
              </w:rPr>
              <w:t>"1"</w:t>
            </w:r>
          </w:p>
        </w:tc>
        <w:tc>
          <w:tcPr>
            <w:tcW w:w="1700" w:type="dxa"/>
          </w:tcPr>
          <w:p w14:paraId="61E867F7" w14:textId="77777777" w:rsidR="00890EFF" w:rsidRPr="0012712B" w:rsidRDefault="00890EFF" w:rsidP="00614EAC">
            <w:pPr>
              <w:pStyle w:val="TAL"/>
              <w:rPr>
                <w:rFonts w:eastAsia="MS PGothic"/>
              </w:rPr>
            </w:pPr>
            <w:r w:rsidRPr="0012712B">
              <w:rPr>
                <w:rFonts w:eastAsia="MS PGothic"/>
              </w:rPr>
              <w:t>The receiver is permitted to request floor</w:t>
            </w:r>
          </w:p>
        </w:tc>
        <w:tc>
          <w:tcPr>
            <w:tcW w:w="1245" w:type="dxa"/>
          </w:tcPr>
          <w:p w14:paraId="2BE9548F" w14:textId="77777777" w:rsidR="00890EFF" w:rsidRPr="0012712B" w:rsidRDefault="00890EFF" w:rsidP="00614EAC">
            <w:pPr>
              <w:pStyle w:val="TAL"/>
              <w:rPr>
                <w:rFonts w:eastAsia="MS Mincho"/>
              </w:rPr>
            </w:pPr>
          </w:p>
        </w:tc>
      </w:tr>
      <w:tr w:rsidR="00890EFF" w:rsidRPr="0012712B" w14:paraId="7963D737" w14:textId="77777777" w:rsidTr="0032116C">
        <w:trPr>
          <w:cantSplit/>
          <w:jc w:val="center"/>
        </w:trPr>
        <w:tc>
          <w:tcPr>
            <w:tcW w:w="4535" w:type="dxa"/>
            <w:tcBorders>
              <w:bottom w:val="single" w:sz="4" w:space="0" w:color="auto"/>
            </w:tcBorders>
          </w:tcPr>
          <w:p w14:paraId="75828003" w14:textId="77777777" w:rsidR="00890EFF" w:rsidRPr="0012712B" w:rsidRDefault="00890EFF" w:rsidP="00614EAC">
            <w:pPr>
              <w:pStyle w:val="TAL"/>
              <w:rPr>
                <w:rFonts w:eastAsia="MS Mincho"/>
              </w:rPr>
            </w:pPr>
            <w:r w:rsidRPr="0012712B">
              <w:rPr>
                <w:rFonts w:eastAsia="MS Mincho"/>
              </w:rPr>
              <w:t>Message Sequence Number</w:t>
            </w:r>
          </w:p>
        </w:tc>
        <w:tc>
          <w:tcPr>
            <w:tcW w:w="2267" w:type="dxa"/>
          </w:tcPr>
          <w:p w14:paraId="2A75D6E5" w14:textId="77777777" w:rsidR="00890EFF" w:rsidRPr="0012712B" w:rsidRDefault="00890EFF" w:rsidP="00614EAC">
            <w:pPr>
              <w:pStyle w:val="TAL"/>
              <w:rPr>
                <w:rFonts w:eastAsia="MS Mincho"/>
              </w:rPr>
            </w:pPr>
          </w:p>
        </w:tc>
        <w:tc>
          <w:tcPr>
            <w:tcW w:w="1700" w:type="dxa"/>
          </w:tcPr>
          <w:p w14:paraId="05C1E6F0" w14:textId="77777777" w:rsidR="00890EFF" w:rsidRPr="0012712B" w:rsidRDefault="00890EFF" w:rsidP="00614EAC">
            <w:pPr>
              <w:pStyle w:val="TAL"/>
              <w:rPr>
                <w:rFonts w:eastAsia="MS PGothic"/>
              </w:rPr>
            </w:pPr>
          </w:p>
        </w:tc>
        <w:tc>
          <w:tcPr>
            <w:tcW w:w="1245" w:type="dxa"/>
          </w:tcPr>
          <w:p w14:paraId="7AC52D32" w14:textId="77777777" w:rsidR="00890EFF" w:rsidRPr="0012712B" w:rsidRDefault="00890EFF" w:rsidP="00614EAC">
            <w:pPr>
              <w:pStyle w:val="TAL"/>
              <w:rPr>
                <w:rFonts w:eastAsia="MS Mincho"/>
              </w:rPr>
            </w:pPr>
          </w:p>
        </w:tc>
      </w:tr>
      <w:tr w:rsidR="00890EFF" w:rsidRPr="0012712B" w14:paraId="4A430A64" w14:textId="77777777" w:rsidTr="0032116C">
        <w:trPr>
          <w:cantSplit/>
          <w:jc w:val="center"/>
        </w:trPr>
        <w:tc>
          <w:tcPr>
            <w:tcW w:w="4535" w:type="dxa"/>
            <w:tcBorders>
              <w:top w:val="single" w:sz="4" w:space="0" w:color="auto"/>
            </w:tcBorders>
          </w:tcPr>
          <w:p w14:paraId="06444328" w14:textId="77777777" w:rsidR="00890EFF" w:rsidRPr="0012712B" w:rsidRDefault="00890EFF" w:rsidP="00614EAC">
            <w:pPr>
              <w:pStyle w:val="TAL"/>
              <w:rPr>
                <w:rFonts w:eastAsia="MS Mincho"/>
              </w:rPr>
            </w:pPr>
            <w:r w:rsidRPr="0012712B">
              <w:rPr>
                <w:rFonts w:eastAsia="MS Mincho"/>
              </w:rPr>
              <w:t xml:space="preserve">  Message Sequence Number</w:t>
            </w:r>
          </w:p>
        </w:tc>
        <w:tc>
          <w:tcPr>
            <w:tcW w:w="2267" w:type="dxa"/>
          </w:tcPr>
          <w:p w14:paraId="03D117D9" w14:textId="77777777" w:rsidR="00890EFF" w:rsidRPr="0012712B" w:rsidRDefault="00890EFF" w:rsidP="00614EAC">
            <w:pPr>
              <w:pStyle w:val="TAL"/>
              <w:rPr>
                <w:rFonts w:eastAsia="MS Mincho"/>
              </w:rPr>
            </w:pPr>
            <w:r w:rsidRPr="0012712B">
              <w:rPr>
                <w:rFonts w:eastAsia="MS Mincho"/>
              </w:rPr>
              <w:t>The value sent in the previous Floor Taken message, if any, increased with 1</w:t>
            </w:r>
          </w:p>
        </w:tc>
        <w:tc>
          <w:tcPr>
            <w:tcW w:w="1700" w:type="dxa"/>
          </w:tcPr>
          <w:p w14:paraId="078C89CC" w14:textId="77777777" w:rsidR="00890EFF" w:rsidRPr="0012712B" w:rsidRDefault="00890EFF" w:rsidP="00614EAC">
            <w:pPr>
              <w:pStyle w:val="TAL"/>
              <w:rPr>
                <w:rFonts w:eastAsia="MS PGothic"/>
              </w:rPr>
            </w:pPr>
            <w:r w:rsidRPr="0012712B">
              <w:rPr>
                <w:rFonts w:eastAsia="MS PGothic"/>
              </w:rPr>
              <w:t>Any value between '0' and '65535'</w:t>
            </w:r>
          </w:p>
          <w:p w14:paraId="358EFFCC" w14:textId="77777777" w:rsidR="00890EFF" w:rsidRPr="0012712B" w:rsidRDefault="00890EFF" w:rsidP="00614EAC">
            <w:pPr>
              <w:pStyle w:val="TAL"/>
              <w:rPr>
                <w:rFonts w:eastAsia="MS PGothic"/>
              </w:rPr>
            </w:pPr>
            <w:r w:rsidRPr="0012712B">
              <w:rPr>
                <w:rFonts w:eastAsia="MS PGothic"/>
              </w:rPr>
              <w:t>When the '65535' value is reached, the &lt;Message Sequence Number&gt; value starts from '0' again</w:t>
            </w:r>
          </w:p>
        </w:tc>
        <w:tc>
          <w:tcPr>
            <w:tcW w:w="1245" w:type="dxa"/>
          </w:tcPr>
          <w:p w14:paraId="49F800C9" w14:textId="77777777" w:rsidR="00890EFF" w:rsidRPr="0012712B" w:rsidRDefault="00890EFF" w:rsidP="00614EAC">
            <w:pPr>
              <w:pStyle w:val="TAL"/>
              <w:rPr>
                <w:rFonts w:eastAsia="MS Mincho"/>
              </w:rPr>
            </w:pPr>
          </w:p>
        </w:tc>
      </w:tr>
      <w:tr w:rsidR="00890EFF" w:rsidRPr="0012712B" w14:paraId="7B1F10C8" w14:textId="77777777" w:rsidTr="0032116C">
        <w:trPr>
          <w:cantSplit/>
          <w:jc w:val="center"/>
        </w:trPr>
        <w:tc>
          <w:tcPr>
            <w:tcW w:w="4535" w:type="dxa"/>
          </w:tcPr>
          <w:p w14:paraId="08F28356" w14:textId="77777777" w:rsidR="00890EFF" w:rsidRPr="0012712B" w:rsidRDefault="00890EFF" w:rsidP="00614EAC">
            <w:pPr>
              <w:pStyle w:val="TAL"/>
              <w:rPr>
                <w:rFonts w:eastAsia="MS Mincho"/>
              </w:rPr>
            </w:pPr>
            <w:r w:rsidRPr="0012712B">
              <w:rPr>
                <w:rFonts w:eastAsia="MS Mincho"/>
              </w:rPr>
              <w:t>Track Info</w:t>
            </w:r>
          </w:p>
        </w:tc>
        <w:tc>
          <w:tcPr>
            <w:tcW w:w="2267" w:type="dxa"/>
          </w:tcPr>
          <w:p w14:paraId="5AA52806" w14:textId="77777777" w:rsidR="00890EFF" w:rsidRPr="0012712B" w:rsidRDefault="00890EFF" w:rsidP="00614EAC">
            <w:pPr>
              <w:pStyle w:val="TAL"/>
              <w:rPr>
                <w:rFonts w:eastAsia="MS Mincho"/>
              </w:rPr>
            </w:pPr>
            <w:r w:rsidRPr="0012712B">
              <w:rPr>
                <w:rFonts w:eastAsia="MS PGothic"/>
              </w:rPr>
              <w:t>Not present</w:t>
            </w:r>
          </w:p>
        </w:tc>
        <w:tc>
          <w:tcPr>
            <w:tcW w:w="1700" w:type="dxa"/>
          </w:tcPr>
          <w:p w14:paraId="0CFD4759" w14:textId="77777777" w:rsidR="00890EFF" w:rsidRPr="0012712B" w:rsidRDefault="00890EFF" w:rsidP="00614EAC">
            <w:pPr>
              <w:pStyle w:val="TAL"/>
              <w:rPr>
                <w:rFonts w:eastAsia="MS PGothic"/>
              </w:rPr>
            </w:pPr>
            <w:r w:rsidRPr="0012712B">
              <w:rPr>
                <w:rFonts w:eastAsia="MS PGothic"/>
              </w:rPr>
              <w:t>The MCPTT call does not involve a non-controlling MCPTT function</w:t>
            </w:r>
          </w:p>
        </w:tc>
        <w:tc>
          <w:tcPr>
            <w:tcW w:w="1245" w:type="dxa"/>
          </w:tcPr>
          <w:p w14:paraId="6BA6DAA6" w14:textId="77777777" w:rsidR="00890EFF" w:rsidRPr="0012712B" w:rsidRDefault="00890EFF" w:rsidP="00614EAC">
            <w:pPr>
              <w:pStyle w:val="TAL"/>
              <w:rPr>
                <w:rFonts w:eastAsia="MS Mincho"/>
              </w:rPr>
            </w:pPr>
          </w:p>
        </w:tc>
      </w:tr>
      <w:tr w:rsidR="00890EFF" w:rsidRPr="0012712B" w14:paraId="3176469A" w14:textId="77777777" w:rsidTr="0032116C">
        <w:trPr>
          <w:cantSplit/>
          <w:jc w:val="center"/>
        </w:trPr>
        <w:tc>
          <w:tcPr>
            <w:tcW w:w="4535" w:type="dxa"/>
          </w:tcPr>
          <w:p w14:paraId="71D3B9DF" w14:textId="77777777" w:rsidR="00890EFF" w:rsidRPr="0012712B" w:rsidRDefault="00890EFF" w:rsidP="00614EAC">
            <w:pPr>
              <w:pStyle w:val="TAL"/>
              <w:rPr>
                <w:rFonts w:eastAsia="MS Mincho"/>
              </w:rPr>
            </w:pPr>
            <w:r w:rsidRPr="0012712B">
              <w:rPr>
                <w:rFonts w:eastAsia="MS Mincho"/>
              </w:rPr>
              <w:t>Floor Indicator</w:t>
            </w:r>
          </w:p>
        </w:tc>
        <w:tc>
          <w:tcPr>
            <w:tcW w:w="2267" w:type="dxa"/>
          </w:tcPr>
          <w:p w14:paraId="628E8B88" w14:textId="77777777" w:rsidR="00890EFF" w:rsidRPr="0012712B" w:rsidRDefault="00890EFF" w:rsidP="00614EAC">
            <w:pPr>
              <w:pStyle w:val="TAL"/>
              <w:rPr>
                <w:rFonts w:eastAsia="MS PGothic"/>
              </w:rPr>
            </w:pPr>
          </w:p>
        </w:tc>
        <w:tc>
          <w:tcPr>
            <w:tcW w:w="1700" w:type="dxa"/>
          </w:tcPr>
          <w:p w14:paraId="118BD36D" w14:textId="77777777" w:rsidR="00890EFF" w:rsidRPr="0012712B" w:rsidRDefault="00890EFF" w:rsidP="00614EAC">
            <w:pPr>
              <w:pStyle w:val="TAL"/>
              <w:rPr>
                <w:rFonts w:eastAsia="MS PGothic"/>
              </w:rPr>
            </w:pPr>
          </w:p>
        </w:tc>
        <w:tc>
          <w:tcPr>
            <w:tcW w:w="1245" w:type="dxa"/>
          </w:tcPr>
          <w:p w14:paraId="3C3AA91B" w14:textId="77777777" w:rsidR="00890EFF" w:rsidRPr="0012712B" w:rsidRDefault="00890EFF" w:rsidP="00614EAC">
            <w:pPr>
              <w:pStyle w:val="TAL"/>
              <w:rPr>
                <w:rFonts w:eastAsia="MS Mincho"/>
              </w:rPr>
            </w:pPr>
          </w:p>
        </w:tc>
      </w:tr>
      <w:tr w:rsidR="00E31C0C" w:rsidRPr="0012712B" w14:paraId="23F2DBBD" w14:textId="77777777" w:rsidTr="0032116C">
        <w:trPr>
          <w:cantSplit/>
          <w:jc w:val="center"/>
        </w:trPr>
        <w:tc>
          <w:tcPr>
            <w:tcW w:w="4535" w:type="dxa"/>
          </w:tcPr>
          <w:p w14:paraId="217F5AF6" w14:textId="77777777" w:rsidR="00E31C0C" w:rsidRPr="0012712B" w:rsidRDefault="00E31C0C" w:rsidP="00E31C0C">
            <w:pPr>
              <w:pStyle w:val="TAL"/>
              <w:rPr>
                <w:rFonts w:eastAsia="MS Mincho"/>
              </w:rPr>
            </w:pPr>
            <w:r w:rsidRPr="0012712B">
              <w:rPr>
                <w:rFonts w:eastAsia="MS Mincho"/>
              </w:rPr>
              <w:t xml:space="preserve">  Floor Indicator</w:t>
            </w:r>
          </w:p>
        </w:tc>
        <w:tc>
          <w:tcPr>
            <w:tcW w:w="2267" w:type="dxa"/>
          </w:tcPr>
          <w:p w14:paraId="2DD1611E" w14:textId="77777777" w:rsidR="00E31C0C" w:rsidRPr="0012712B" w:rsidRDefault="00E31C0C" w:rsidP="00E31C0C">
            <w:pPr>
              <w:pStyle w:val="TAL"/>
              <w:rPr>
                <w:rFonts w:eastAsia="MS PGothic"/>
              </w:rPr>
            </w:pPr>
            <w:r w:rsidRPr="0012712B">
              <w:rPr>
                <w:rFonts w:eastAsia="MS PGothic"/>
              </w:rPr>
              <w:t>1000010000000000</w:t>
            </w:r>
          </w:p>
        </w:tc>
        <w:tc>
          <w:tcPr>
            <w:tcW w:w="1700" w:type="dxa"/>
          </w:tcPr>
          <w:p w14:paraId="548775E4" w14:textId="77777777" w:rsidR="00E31C0C" w:rsidRPr="0012712B" w:rsidRDefault="00E31C0C" w:rsidP="00E31C0C">
            <w:pPr>
              <w:pStyle w:val="TAL"/>
              <w:rPr>
                <w:rFonts w:eastAsia="MS PGothic"/>
              </w:rPr>
            </w:pPr>
            <w:r w:rsidRPr="0012712B">
              <w:rPr>
                <w:rFonts w:eastAsia="MS PGothic"/>
              </w:rPr>
              <w:t>Normal call, queueing supported</w:t>
            </w:r>
          </w:p>
        </w:tc>
        <w:tc>
          <w:tcPr>
            <w:tcW w:w="1245" w:type="dxa"/>
          </w:tcPr>
          <w:p w14:paraId="6BC29C4B" w14:textId="77777777" w:rsidR="00E31C0C" w:rsidRPr="0012712B" w:rsidRDefault="00E31C0C" w:rsidP="00E31C0C">
            <w:pPr>
              <w:pStyle w:val="TAL"/>
              <w:rPr>
                <w:rFonts w:eastAsia="MS Mincho"/>
              </w:rPr>
            </w:pPr>
          </w:p>
        </w:tc>
      </w:tr>
      <w:tr w:rsidR="00890EFF" w:rsidRPr="0012712B" w14:paraId="26C19477" w14:textId="77777777" w:rsidTr="0032116C">
        <w:trPr>
          <w:cantSplit/>
          <w:jc w:val="center"/>
        </w:trPr>
        <w:tc>
          <w:tcPr>
            <w:tcW w:w="4535" w:type="dxa"/>
          </w:tcPr>
          <w:p w14:paraId="36E4AA1E" w14:textId="77777777" w:rsidR="00890EFF" w:rsidRPr="0012712B" w:rsidRDefault="00890EFF" w:rsidP="00614EAC">
            <w:pPr>
              <w:pStyle w:val="TAL"/>
              <w:rPr>
                <w:rFonts w:eastAsia="MS Mincho"/>
              </w:rPr>
            </w:pPr>
            <w:r w:rsidRPr="0012712B">
              <w:rPr>
                <w:rFonts w:eastAsia="MS Mincho"/>
              </w:rPr>
              <w:t>SSRC of granted floor participant</w:t>
            </w:r>
          </w:p>
        </w:tc>
        <w:tc>
          <w:tcPr>
            <w:tcW w:w="2267" w:type="dxa"/>
          </w:tcPr>
          <w:p w14:paraId="7D5F0D2C" w14:textId="77777777" w:rsidR="00890EFF" w:rsidRPr="0012712B" w:rsidRDefault="00C70A53" w:rsidP="00614EAC">
            <w:pPr>
              <w:pStyle w:val="TAL"/>
              <w:rPr>
                <w:rFonts w:eastAsia="MS PGothic"/>
              </w:rPr>
            </w:pPr>
            <w:r w:rsidRPr="0012712B">
              <w:t xml:space="preserve">SS-UE1 (MCPTT Client) </w:t>
            </w:r>
            <w:r w:rsidRPr="0012712B">
              <w:rPr>
                <w:rFonts w:eastAsia="MS PGothic"/>
              </w:rPr>
              <w:t>SSRC</w:t>
            </w:r>
          </w:p>
        </w:tc>
        <w:tc>
          <w:tcPr>
            <w:tcW w:w="1700" w:type="dxa"/>
          </w:tcPr>
          <w:p w14:paraId="42894DBD" w14:textId="77777777" w:rsidR="00890EFF" w:rsidRPr="0012712B" w:rsidRDefault="00890EFF" w:rsidP="00614EAC">
            <w:pPr>
              <w:pStyle w:val="TAL"/>
              <w:rPr>
                <w:rFonts w:eastAsia="MS PGothic"/>
              </w:rPr>
            </w:pPr>
            <w:r w:rsidRPr="0012712B">
              <w:rPr>
                <w:rFonts w:eastAsia="MS PGothic"/>
              </w:rPr>
              <w:t>The SSRC of the granted floor participant.</w:t>
            </w:r>
          </w:p>
        </w:tc>
        <w:tc>
          <w:tcPr>
            <w:tcW w:w="1245" w:type="dxa"/>
          </w:tcPr>
          <w:p w14:paraId="28783623" w14:textId="77777777" w:rsidR="00890EFF" w:rsidRPr="0012712B" w:rsidRDefault="00890EFF" w:rsidP="00614EAC">
            <w:pPr>
              <w:pStyle w:val="TAL"/>
              <w:rPr>
                <w:rFonts w:eastAsia="MS Mincho"/>
              </w:rPr>
            </w:pPr>
          </w:p>
        </w:tc>
      </w:tr>
      <w:tr w:rsidR="00074BA8" w:rsidRPr="0012712B" w14:paraId="521227D1" w14:textId="77777777" w:rsidTr="00DE2A80">
        <w:trPr>
          <w:cantSplit/>
          <w:jc w:val="center"/>
        </w:trPr>
        <w:tc>
          <w:tcPr>
            <w:tcW w:w="4535" w:type="dxa"/>
            <w:tcBorders>
              <w:bottom w:val="single" w:sz="4" w:space="0" w:color="FFFFFF"/>
            </w:tcBorders>
          </w:tcPr>
          <w:p w14:paraId="6B695219" w14:textId="77777777" w:rsidR="00074BA8" w:rsidRPr="0012712B" w:rsidRDefault="00074BA8" w:rsidP="00DE2A80">
            <w:pPr>
              <w:pStyle w:val="TAL"/>
              <w:rPr>
                <w:rFonts w:eastAsia="MS Mincho"/>
              </w:rPr>
            </w:pPr>
            <w:r w:rsidRPr="0012712B">
              <w:t>Functional Alias</w:t>
            </w:r>
          </w:p>
        </w:tc>
        <w:tc>
          <w:tcPr>
            <w:tcW w:w="2267" w:type="dxa"/>
          </w:tcPr>
          <w:p w14:paraId="427F841D" w14:textId="77777777" w:rsidR="00074BA8" w:rsidRPr="0012712B" w:rsidRDefault="00074BA8" w:rsidP="00DE2A80">
            <w:pPr>
              <w:pStyle w:val="TAL"/>
            </w:pPr>
            <w:r w:rsidRPr="0012712B">
              <w:t>Not present</w:t>
            </w:r>
          </w:p>
        </w:tc>
        <w:tc>
          <w:tcPr>
            <w:tcW w:w="1700" w:type="dxa"/>
          </w:tcPr>
          <w:p w14:paraId="30FC3044" w14:textId="77777777" w:rsidR="00074BA8" w:rsidRPr="0012712B" w:rsidRDefault="00074BA8" w:rsidP="00DE2A80">
            <w:pPr>
              <w:pStyle w:val="TAL"/>
              <w:rPr>
                <w:rFonts w:eastAsia="MS PGothic"/>
              </w:rPr>
            </w:pPr>
          </w:p>
        </w:tc>
        <w:tc>
          <w:tcPr>
            <w:tcW w:w="1245" w:type="dxa"/>
          </w:tcPr>
          <w:p w14:paraId="55D4717A" w14:textId="77777777" w:rsidR="00074BA8" w:rsidRPr="0012712B" w:rsidRDefault="00074BA8" w:rsidP="00DE2A80">
            <w:pPr>
              <w:pStyle w:val="TAL"/>
              <w:rPr>
                <w:rFonts w:eastAsia="MS Mincho"/>
              </w:rPr>
            </w:pPr>
          </w:p>
        </w:tc>
      </w:tr>
      <w:tr w:rsidR="00074BA8" w:rsidRPr="0012712B" w14:paraId="7291DCDE" w14:textId="77777777" w:rsidTr="00DE2A80">
        <w:trPr>
          <w:cantSplit/>
          <w:jc w:val="center"/>
        </w:trPr>
        <w:tc>
          <w:tcPr>
            <w:tcW w:w="4535" w:type="dxa"/>
            <w:tcBorders>
              <w:top w:val="single" w:sz="4" w:space="0" w:color="FFFFFF"/>
              <w:bottom w:val="single" w:sz="4" w:space="0" w:color="FFFFFF"/>
            </w:tcBorders>
          </w:tcPr>
          <w:p w14:paraId="1D8E563E" w14:textId="77777777" w:rsidR="00074BA8" w:rsidRPr="0012712B" w:rsidRDefault="00074BA8" w:rsidP="00DE2A80">
            <w:pPr>
              <w:pStyle w:val="TAL"/>
              <w:rPr>
                <w:rFonts w:eastAsia="MS Mincho"/>
              </w:rPr>
            </w:pPr>
          </w:p>
        </w:tc>
        <w:tc>
          <w:tcPr>
            <w:tcW w:w="2267" w:type="dxa"/>
          </w:tcPr>
          <w:p w14:paraId="788F4FC7" w14:textId="77777777" w:rsidR="00074BA8" w:rsidRPr="0012712B" w:rsidRDefault="00074BA8" w:rsidP="00DE2A80">
            <w:pPr>
              <w:pStyle w:val="TAL"/>
            </w:pPr>
            <w:proofErr w:type="spellStart"/>
            <w:r w:rsidRPr="0012712B">
              <w:t>px_MCPTT_ID_FA_B</w:t>
            </w:r>
            <w:proofErr w:type="spellEnd"/>
          </w:p>
        </w:tc>
        <w:tc>
          <w:tcPr>
            <w:tcW w:w="1700" w:type="dxa"/>
          </w:tcPr>
          <w:p w14:paraId="2CF47B88" w14:textId="77777777" w:rsidR="00074BA8" w:rsidRPr="0012712B" w:rsidRDefault="00074BA8" w:rsidP="00DE2A80">
            <w:pPr>
              <w:pStyle w:val="TAL"/>
              <w:rPr>
                <w:rFonts w:eastAsia="MS PGothic"/>
              </w:rPr>
            </w:pPr>
            <w:r w:rsidRPr="0012712B">
              <w:t>Functional Alias = URI</w:t>
            </w:r>
          </w:p>
        </w:tc>
        <w:tc>
          <w:tcPr>
            <w:tcW w:w="1245" w:type="dxa"/>
          </w:tcPr>
          <w:p w14:paraId="3A33DC29" w14:textId="77777777" w:rsidR="00074BA8" w:rsidRPr="0012712B" w:rsidRDefault="00074BA8" w:rsidP="00DE2A80">
            <w:pPr>
              <w:pStyle w:val="TAL"/>
              <w:rPr>
                <w:rFonts w:eastAsia="MS Mincho"/>
              </w:rPr>
            </w:pPr>
            <w:r w:rsidRPr="0012712B">
              <w:rPr>
                <w:rFonts w:eastAsia="MS Mincho"/>
              </w:rPr>
              <w:t>FA AND NOT Multi-Talker</w:t>
            </w:r>
          </w:p>
        </w:tc>
      </w:tr>
      <w:tr w:rsidR="00074BA8" w:rsidRPr="0012712B" w14:paraId="10024BA4" w14:textId="77777777" w:rsidTr="00DE2A80">
        <w:trPr>
          <w:cantSplit/>
          <w:jc w:val="center"/>
        </w:trPr>
        <w:tc>
          <w:tcPr>
            <w:tcW w:w="4535" w:type="dxa"/>
            <w:tcBorders>
              <w:top w:val="single" w:sz="4" w:space="0" w:color="000000"/>
              <w:bottom w:val="single" w:sz="4" w:space="0" w:color="000000"/>
            </w:tcBorders>
          </w:tcPr>
          <w:p w14:paraId="60D337E4" w14:textId="77777777" w:rsidR="00074BA8" w:rsidRPr="0012712B" w:rsidRDefault="00074BA8" w:rsidP="00DE2A80">
            <w:pPr>
              <w:pStyle w:val="TAL"/>
              <w:rPr>
                <w:rFonts w:eastAsia="MS Mincho"/>
              </w:rPr>
            </w:pPr>
            <w:r w:rsidRPr="0012712B">
              <w:rPr>
                <w:rFonts w:eastAsia="MS Mincho"/>
              </w:rPr>
              <w:t>List of Granted Users</w:t>
            </w:r>
          </w:p>
        </w:tc>
        <w:tc>
          <w:tcPr>
            <w:tcW w:w="2267" w:type="dxa"/>
          </w:tcPr>
          <w:p w14:paraId="221420CA" w14:textId="77777777" w:rsidR="00074BA8" w:rsidRPr="0012712B" w:rsidRDefault="00074BA8" w:rsidP="00DE2A80">
            <w:pPr>
              <w:pStyle w:val="TAL"/>
            </w:pPr>
            <w:r w:rsidRPr="0012712B">
              <w:t>Not present</w:t>
            </w:r>
          </w:p>
        </w:tc>
        <w:tc>
          <w:tcPr>
            <w:tcW w:w="1700" w:type="dxa"/>
          </w:tcPr>
          <w:p w14:paraId="793A9BA1" w14:textId="77777777" w:rsidR="00074BA8" w:rsidRPr="0012712B" w:rsidRDefault="00074BA8" w:rsidP="00DE2A80">
            <w:pPr>
              <w:pStyle w:val="TAL"/>
              <w:rPr>
                <w:rFonts w:eastAsia="MS PGothic"/>
              </w:rPr>
            </w:pPr>
          </w:p>
        </w:tc>
        <w:tc>
          <w:tcPr>
            <w:tcW w:w="1245" w:type="dxa"/>
          </w:tcPr>
          <w:p w14:paraId="58715CCF" w14:textId="77777777" w:rsidR="00074BA8" w:rsidRPr="0012712B" w:rsidRDefault="00074BA8" w:rsidP="00DE2A80">
            <w:pPr>
              <w:pStyle w:val="TAL"/>
              <w:rPr>
                <w:rFonts w:eastAsia="MS Mincho"/>
              </w:rPr>
            </w:pPr>
          </w:p>
        </w:tc>
      </w:tr>
      <w:tr w:rsidR="00074BA8" w:rsidRPr="0012712B" w14:paraId="2C94DC84" w14:textId="77777777" w:rsidTr="00DE2A80">
        <w:trPr>
          <w:cantSplit/>
          <w:jc w:val="center"/>
        </w:trPr>
        <w:tc>
          <w:tcPr>
            <w:tcW w:w="4535" w:type="dxa"/>
            <w:tcBorders>
              <w:top w:val="single" w:sz="4" w:space="0" w:color="000000"/>
              <w:bottom w:val="single" w:sz="4" w:space="0" w:color="000000"/>
            </w:tcBorders>
          </w:tcPr>
          <w:p w14:paraId="431C8F45" w14:textId="77777777" w:rsidR="00074BA8" w:rsidRPr="0012712B" w:rsidRDefault="00074BA8" w:rsidP="00DE2A80">
            <w:pPr>
              <w:pStyle w:val="TAL"/>
              <w:rPr>
                <w:rFonts w:eastAsia="MS Mincho"/>
              </w:rPr>
            </w:pPr>
            <w:r w:rsidRPr="0012712B">
              <w:rPr>
                <w:rFonts w:eastAsia="MS Mincho"/>
              </w:rPr>
              <w:lastRenderedPageBreak/>
              <w:t>List of Granted Users</w:t>
            </w:r>
          </w:p>
        </w:tc>
        <w:tc>
          <w:tcPr>
            <w:tcW w:w="2267" w:type="dxa"/>
          </w:tcPr>
          <w:p w14:paraId="39B128DA" w14:textId="77777777" w:rsidR="00074BA8" w:rsidRPr="0012712B" w:rsidRDefault="00074BA8" w:rsidP="00DE2A80">
            <w:pPr>
              <w:pStyle w:val="TAL"/>
            </w:pPr>
          </w:p>
        </w:tc>
        <w:tc>
          <w:tcPr>
            <w:tcW w:w="1700" w:type="dxa"/>
          </w:tcPr>
          <w:p w14:paraId="5C79046B" w14:textId="77777777" w:rsidR="00074BA8" w:rsidRPr="0012712B" w:rsidRDefault="00074BA8" w:rsidP="00DE2A80">
            <w:pPr>
              <w:pStyle w:val="TAL"/>
              <w:rPr>
                <w:rFonts w:eastAsia="MS PGothic"/>
              </w:rPr>
            </w:pPr>
          </w:p>
        </w:tc>
        <w:tc>
          <w:tcPr>
            <w:tcW w:w="1245" w:type="dxa"/>
          </w:tcPr>
          <w:p w14:paraId="29AB52D1" w14:textId="77777777" w:rsidR="00074BA8" w:rsidRPr="0012712B" w:rsidRDefault="00074BA8" w:rsidP="00DE2A80">
            <w:pPr>
              <w:pStyle w:val="TAL"/>
              <w:rPr>
                <w:rFonts w:eastAsia="MS Mincho"/>
              </w:rPr>
            </w:pPr>
            <w:r w:rsidRPr="0012712B">
              <w:rPr>
                <w:rFonts w:eastAsia="MS Mincho"/>
              </w:rPr>
              <w:t>Multi-Talker</w:t>
            </w:r>
          </w:p>
        </w:tc>
      </w:tr>
      <w:tr w:rsidR="00074BA8" w:rsidRPr="0012712B" w14:paraId="08595824" w14:textId="77777777" w:rsidTr="00DE2A80">
        <w:trPr>
          <w:cantSplit/>
          <w:jc w:val="center"/>
        </w:trPr>
        <w:tc>
          <w:tcPr>
            <w:tcW w:w="4535" w:type="dxa"/>
            <w:tcBorders>
              <w:top w:val="single" w:sz="4" w:space="0" w:color="000000"/>
              <w:bottom w:val="single" w:sz="4" w:space="0" w:color="000000"/>
            </w:tcBorders>
          </w:tcPr>
          <w:p w14:paraId="65DC7D75" w14:textId="77777777" w:rsidR="00074BA8" w:rsidRPr="0012712B" w:rsidRDefault="00074BA8" w:rsidP="00DE2A80">
            <w:pPr>
              <w:pStyle w:val="TAL"/>
              <w:rPr>
                <w:rFonts w:eastAsia="MS Mincho"/>
              </w:rPr>
            </w:pPr>
            <w:r w:rsidRPr="0012712B">
              <w:rPr>
                <w:rFonts w:eastAsia="MS Mincho"/>
              </w:rPr>
              <w:t xml:space="preserve">  No of users</w:t>
            </w:r>
          </w:p>
        </w:tc>
        <w:tc>
          <w:tcPr>
            <w:tcW w:w="2267" w:type="dxa"/>
          </w:tcPr>
          <w:p w14:paraId="56C5D29C" w14:textId="77777777" w:rsidR="00074BA8" w:rsidRPr="0012712B" w:rsidRDefault="00074BA8" w:rsidP="00DE2A80">
            <w:pPr>
              <w:pStyle w:val="TAL"/>
            </w:pPr>
            <w:r w:rsidRPr="0012712B">
              <w:t>'10'</w:t>
            </w:r>
          </w:p>
        </w:tc>
        <w:tc>
          <w:tcPr>
            <w:tcW w:w="1700" w:type="dxa"/>
          </w:tcPr>
          <w:p w14:paraId="7E2D9418" w14:textId="77777777" w:rsidR="00074BA8" w:rsidRPr="0012712B" w:rsidRDefault="00074BA8" w:rsidP="00DE2A80">
            <w:pPr>
              <w:pStyle w:val="TAL"/>
              <w:rPr>
                <w:rFonts w:eastAsia="MS PGothic"/>
              </w:rPr>
            </w:pPr>
          </w:p>
        </w:tc>
        <w:tc>
          <w:tcPr>
            <w:tcW w:w="1245" w:type="dxa"/>
          </w:tcPr>
          <w:p w14:paraId="35974C5D" w14:textId="77777777" w:rsidR="00074BA8" w:rsidRPr="0012712B" w:rsidRDefault="00074BA8" w:rsidP="00DE2A80">
            <w:pPr>
              <w:pStyle w:val="TAL"/>
              <w:rPr>
                <w:rFonts w:eastAsia="MS Mincho"/>
              </w:rPr>
            </w:pPr>
          </w:p>
        </w:tc>
      </w:tr>
      <w:tr w:rsidR="00074BA8" w:rsidRPr="0012712B" w14:paraId="09997EF9" w14:textId="77777777" w:rsidTr="00DE2A80">
        <w:trPr>
          <w:cantSplit/>
          <w:jc w:val="center"/>
        </w:trPr>
        <w:tc>
          <w:tcPr>
            <w:tcW w:w="4535" w:type="dxa"/>
            <w:tcBorders>
              <w:top w:val="single" w:sz="4" w:space="0" w:color="000000"/>
              <w:bottom w:val="single" w:sz="4" w:space="0" w:color="000000"/>
            </w:tcBorders>
          </w:tcPr>
          <w:p w14:paraId="66971413" w14:textId="77777777" w:rsidR="00074BA8" w:rsidRPr="0012712B" w:rsidRDefault="00074BA8" w:rsidP="00DE2A80">
            <w:pPr>
              <w:pStyle w:val="TAL"/>
              <w:rPr>
                <w:rFonts w:eastAsia="MS Mincho"/>
              </w:rPr>
            </w:pPr>
            <w:r w:rsidRPr="0012712B">
              <w:rPr>
                <w:rFonts w:eastAsia="MS Mincho"/>
              </w:rPr>
              <w:t xml:space="preserve">  User ID</w:t>
            </w:r>
          </w:p>
        </w:tc>
        <w:tc>
          <w:tcPr>
            <w:tcW w:w="2267" w:type="dxa"/>
          </w:tcPr>
          <w:p w14:paraId="4CEA032E" w14:textId="1940409A" w:rsidR="00074BA8" w:rsidRPr="0012712B" w:rsidRDefault="00074BA8" w:rsidP="00DE2A80">
            <w:pPr>
              <w:pStyle w:val="TAL"/>
            </w:pPr>
            <w:proofErr w:type="spellStart"/>
            <w:r w:rsidRPr="0012712B">
              <w:rPr>
                <w:rFonts w:eastAsia="MS PGothic"/>
              </w:rPr>
              <w:t>px_MCPTT_ID_User_</w:t>
            </w:r>
            <w:ins w:id="59" w:author="Kahn, Jason D. (Fed)" w:date="2021-05-06T11:04:00Z">
              <w:r w:rsidR="00EB5DE4">
                <w:rPr>
                  <w:rFonts w:eastAsia="MS PGothic"/>
                </w:rPr>
                <w:t>A</w:t>
              </w:r>
            </w:ins>
            <w:proofErr w:type="spellEnd"/>
            <w:del w:id="60" w:author="Kahn, Jason D. (Fed)" w:date="2021-05-06T11:04:00Z">
              <w:r w:rsidRPr="0012712B" w:rsidDel="00EB5DE4">
                <w:rPr>
                  <w:rFonts w:eastAsia="MS PGothic"/>
                </w:rPr>
                <w:delText>B</w:delText>
              </w:r>
            </w:del>
          </w:p>
        </w:tc>
        <w:tc>
          <w:tcPr>
            <w:tcW w:w="1700" w:type="dxa"/>
          </w:tcPr>
          <w:p w14:paraId="4888D33A" w14:textId="77777777" w:rsidR="00074BA8" w:rsidRPr="0012712B" w:rsidRDefault="00074BA8" w:rsidP="00DE2A80">
            <w:pPr>
              <w:pStyle w:val="TAL"/>
              <w:rPr>
                <w:rFonts w:eastAsia="MS PGothic"/>
              </w:rPr>
            </w:pPr>
          </w:p>
        </w:tc>
        <w:tc>
          <w:tcPr>
            <w:tcW w:w="1245" w:type="dxa"/>
          </w:tcPr>
          <w:p w14:paraId="441C37E7" w14:textId="77777777" w:rsidR="00074BA8" w:rsidRPr="0012712B" w:rsidRDefault="00074BA8" w:rsidP="00DE2A80">
            <w:pPr>
              <w:pStyle w:val="TAL"/>
              <w:rPr>
                <w:rFonts w:eastAsia="MS Mincho"/>
              </w:rPr>
            </w:pPr>
          </w:p>
        </w:tc>
      </w:tr>
      <w:tr w:rsidR="00074BA8" w:rsidRPr="0012712B" w14:paraId="4BAA445B" w14:textId="77777777" w:rsidTr="00DE2A80">
        <w:trPr>
          <w:cantSplit/>
          <w:jc w:val="center"/>
        </w:trPr>
        <w:tc>
          <w:tcPr>
            <w:tcW w:w="4535" w:type="dxa"/>
            <w:tcBorders>
              <w:top w:val="single" w:sz="4" w:space="0" w:color="000000"/>
              <w:bottom w:val="single" w:sz="4" w:space="0" w:color="000000"/>
            </w:tcBorders>
          </w:tcPr>
          <w:p w14:paraId="60A8D911" w14:textId="77777777" w:rsidR="00074BA8" w:rsidRPr="0012712B" w:rsidRDefault="00074BA8" w:rsidP="00DE2A80">
            <w:pPr>
              <w:pStyle w:val="TAL"/>
              <w:rPr>
                <w:rFonts w:eastAsia="MS Mincho"/>
              </w:rPr>
            </w:pPr>
            <w:r w:rsidRPr="0012712B">
              <w:rPr>
                <w:rFonts w:eastAsia="MS Mincho"/>
              </w:rPr>
              <w:t xml:space="preserve">  User ID</w:t>
            </w:r>
          </w:p>
        </w:tc>
        <w:tc>
          <w:tcPr>
            <w:tcW w:w="2267" w:type="dxa"/>
          </w:tcPr>
          <w:p w14:paraId="489C4D5F" w14:textId="789D9B05" w:rsidR="00074BA8" w:rsidRPr="0012712B" w:rsidRDefault="00074BA8" w:rsidP="00DE2A80">
            <w:pPr>
              <w:pStyle w:val="TAL"/>
            </w:pPr>
            <w:proofErr w:type="spellStart"/>
            <w:r w:rsidRPr="0012712B">
              <w:rPr>
                <w:rFonts w:eastAsia="MS PGothic"/>
              </w:rPr>
              <w:t>px_MCPTT_ID_User_</w:t>
            </w:r>
            <w:ins w:id="61" w:author="Kahn, Jason D. (Fed)" w:date="2021-05-06T11:04:00Z">
              <w:r w:rsidR="00EB5DE4">
                <w:rPr>
                  <w:rFonts w:eastAsia="MS PGothic"/>
                </w:rPr>
                <w:t>B</w:t>
              </w:r>
            </w:ins>
            <w:proofErr w:type="spellEnd"/>
            <w:del w:id="62" w:author="Kahn, Jason D. (Fed)" w:date="2021-05-06T11:04:00Z">
              <w:r w:rsidRPr="0012712B" w:rsidDel="00EB5DE4">
                <w:rPr>
                  <w:rFonts w:eastAsia="MS PGothic"/>
                </w:rPr>
                <w:delText>C</w:delText>
              </w:r>
            </w:del>
          </w:p>
        </w:tc>
        <w:tc>
          <w:tcPr>
            <w:tcW w:w="1700" w:type="dxa"/>
          </w:tcPr>
          <w:p w14:paraId="2F511A71" w14:textId="77777777" w:rsidR="00074BA8" w:rsidRPr="0012712B" w:rsidRDefault="00074BA8" w:rsidP="00DE2A80">
            <w:pPr>
              <w:pStyle w:val="TAL"/>
              <w:rPr>
                <w:rFonts w:eastAsia="MS PGothic"/>
              </w:rPr>
            </w:pPr>
          </w:p>
        </w:tc>
        <w:tc>
          <w:tcPr>
            <w:tcW w:w="1245" w:type="dxa"/>
          </w:tcPr>
          <w:p w14:paraId="55702E3A" w14:textId="77777777" w:rsidR="00074BA8" w:rsidRPr="0012712B" w:rsidRDefault="00074BA8" w:rsidP="00DE2A80">
            <w:pPr>
              <w:pStyle w:val="TAL"/>
              <w:rPr>
                <w:rFonts w:eastAsia="MS Mincho"/>
              </w:rPr>
            </w:pPr>
          </w:p>
        </w:tc>
      </w:tr>
      <w:tr w:rsidR="00074BA8" w:rsidRPr="0012712B" w14:paraId="3B632E69" w14:textId="77777777" w:rsidTr="00DE2A80">
        <w:trPr>
          <w:cantSplit/>
          <w:jc w:val="center"/>
        </w:trPr>
        <w:tc>
          <w:tcPr>
            <w:tcW w:w="4535" w:type="dxa"/>
            <w:tcBorders>
              <w:top w:val="single" w:sz="4" w:space="0" w:color="000000"/>
              <w:bottom w:val="single" w:sz="4" w:space="0" w:color="000000"/>
            </w:tcBorders>
          </w:tcPr>
          <w:p w14:paraId="5E0D365E" w14:textId="77777777" w:rsidR="00074BA8" w:rsidRPr="0012712B" w:rsidRDefault="00074BA8" w:rsidP="00DE2A80">
            <w:pPr>
              <w:pStyle w:val="TAL"/>
            </w:pPr>
            <w:r w:rsidRPr="0012712B">
              <w:t>List of SSRCs of granted floor participants</w:t>
            </w:r>
          </w:p>
        </w:tc>
        <w:tc>
          <w:tcPr>
            <w:tcW w:w="2267" w:type="dxa"/>
          </w:tcPr>
          <w:p w14:paraId="3BEB8FC9" w14:textId="77777777" w:rsidR="00074BA8" w:rsidRPr="0012712B" w:rsidRDefault="00074BA8" w:rsidP="00DE2A80">
            <w:pPr>
              <w:pStyle w:val="TAL"/>
              <w:rPr>
                <w:rFonts w:eastAsia="MS PGothic"/>
              </w:rPr>
            </w:pPr>
            <w:r w:rsidRPr="0012712B">
              <w:t>Not present</w:t>
            </w:r>
          </w:p>
        </w:tc>
        <w:tc>
          <w:tcPr>
            <w:tcW w:w="1700" w:type="dxa"/>
          </w:tcPr>
          <w:p w14:paraId="56F7F17A" w14:textId="77777777" w:rsidR="00074BA8" w:rsidRPr="0012712B" w:rsidRDefault="00074BA8" w:rsidP="00DE2A80">
            <w:pPr>
              <w:pStyle w:val="TAL"/>
              <w:rPr>
                <w:rFonts w:eastAsia="MS PGothic"/>
              </w:rPr>
            </w:pPr>
          </w:p>
        </w:tc>
        <w:tc>
          <w:tcPr>
            <w:tcW w:w="1245" w:type="dxa"/>
          </w:tcPr>
          <w:p w14:paraId="00F7BEE6" w14:textId="77777777" w:rsidR="00074BA8" w:rsidRPr="0012712B" w:rsidRDefault="00074BA8" w:rsidP="00DE2A80">
            <w:pPr>
              <w:pStyle w:val="TAL"/>
              <w:rPr>
                <w:rFonts w:eastAsia="MS Mincho"/>
              </w:rPr>
            </w:pPr>
          </w:p>
        </w:tc>
      </w:tr>
      <w:tr w:rsidR="00074BA8" w:rsidRPr="0012712B" w14:paraId="1E4302B6" w14:textId="77777777" w:rsidTr="00DE2A80">
        <w:trPr>
          <w:cantSplit/>
          <w:jc w:val="center"/>
        </w:trPr>
        <w:tc>
          <w:tcPr>
            <w:tcW w:w="4535" w:type="dxa"/>
            <w:tcBorders>
              <w:top w:val="single" w:sz="4" w:space="0" w:color="000000"/>
              <w:bottom w:val="single" w:sz="4" w:space="0" w:color="000000"/>
            </w:tcBorders>
          </w:tcPr>
          <w:p w14:paraId="66F8361B" w14:textId="77777777" w:rsidR="00074BA8" w:rsidRPr="0012712B" w:rsidRDefault="00074BA8" w:rsidP="00DE2A80">
            <w:pPr>
              <w:pStyle w:val="TAL"/>
              <w:rPr>
                <w:rFonts w:eastAsia="MS Mincho"/>
              </w:rPr>
            </w:pPr>
            <w:r w:rsidRPr="0012712B">
              <w:t>List of SSRCs of granted floor participants</w:t>
            </w:r>
          </w:p>
        </w:tc>
        <w:tc>
          <w:tcPr>
            <w:tcW w:w="2267" w:type="dxa"/>
          </w:tcPr>
          <w:p w14:paraId="5B408572" w14:textId="77777777" w:rsidR="00074BA8" w:rsidRPr="0012712B" w:rsidRDefault="00074BA8" w:rsidP="00DE2A80">
            <w:pPr>
              <w:pStyle w:val="TAL"/>
              <w:rPr>
                <w:rFonts w:eastAsia="MS PGothic"/>
              </w:rPr>
            </w:pPr>
          </w:p>
        </w:tc>
        <w:tc>
          <w:tcPr>
            <w:tcW w:w="1700" w:type="dxa"/>
          </w:tcPr>
          <w:p w14:paraId="554C45DF" w14:textId="77777777" w:rsidR="00074BA8" w:rsidRPr="0012712B" w:rsidRDefault="00074BA8" w:rsidP="00DE2A80">
            <w:pPr>
              <w:pStyle w:val="TAL"/>
              <w:rPr>
                <w:rFonts w:eastAsia="MS PGothic"/>
              </w:rPr>
            </w:pPr>
          </w:p>
        </w:tc>
        <w:tc>
          <w:tcPr>
            <w:tcW w:w="1245" w:type="dxa"/>
          </w:tcPr>
          <w:p w14:paraId="6A216595" w14:textId="77777777" w:rsidR="00074BA8" w:rsidRPr="0012712B" w:rsidRDefault="00074BA8" w:rsidP="00DE2A80">
            <w:pPr>
              <w:pStyle w:val="TAL"/>
              <w:rPr>
                <w:rFonts w:eastAsia="MS Mincho"/>
              </w:rPr>
            </w:pPr>
            <w:r w:rsidRPr="0012712B">
              <w:rPr>
                <w:rFonts w:eastAsia="MS Mincho"/>
              </w:rPr>
              <w:t>Multi-Talker</w:t>
            </w:r>
          </w:p>
        </w:tc>
      </w:tr>
      <w:tr w:rsidR="00074BA8" w:rsidRPr="0012712B" w14:paraId="681D2AF8" w14:textId="77777777" w:rsidTr="00DE2A80">
        <w:trPr>
          <w:cantSplit/>
          <w:jc w:val="center"/>
        </w:trPr>
        <w:tc>
          <w:tcPr>
            <w:tcW w:w="4535" w:type="dxa"/>
            <w:tcBorders>
              <w:top w:val="single" w:sz="4" w:space="0" w:color="000000"/>
              <w:bottom w:val="single" w:sz="4" w:space="0" w:color="000000"/>
            </w:tcBorders>
          </w:tcPr>
          <w:p w14:paraId="0BCBC415" w14:textId="77777777" w:rsidR="00074BA8" w:rsidRPr="0012712B" w:rsidRDefault="00074BA8" w:rsidP="00DE2A80">
            <w:pPr>
              <w:pStyle w:val="TAL"/>
              <w:rPr>
                <w:rFonts w:eastAsia="MS Mincho"/>
              </w:rPr>
            </w:pPr>
            <w:r w:rsidRPr="0012712B">
              <w:t xml:space="preserve">  Number of SSRCs</w:t>
            </w:r>
          </w:p>
        </w:tc>
        <w:tc>
          <w:tcPr>
            <w:tcW w:w="2267" w:type="dxa"/>
          </w:tcPr>
          <w:p w14:paraId="232E0371" w14:textId="77777777" w:rsidR="00074BA8" w:rsidRPr="0012712B" w:rsidRDefault="00074BA8" w:rsidP="00DE2A80">
            <w:pPr>
              <w:pStyle w:val="TAL"/>
              <w:rPr>
                <w:rFonts w:eastAsia="MS PGothic"/>
              </w:rPr>
            </w:pPr>
            <w:r w:rsidRPr="0012712B">
              <w:t>'10'</w:t>
            </w:r>
          </w:p>
        </w:tc>
        <w:tc>
          <w:tcPr>
            <w:tcW w:w="1700" w:type="dxa"/>
          </w:tcPr>
          <w:p w14:paraId="3746C72A" w14:textId="77777777" w:rsidR="00074BA8" w:rsidRPr="0012712B" w:rsidRDefault="00074BA8" w:rsidP="00DE2A80">
            <w:pPr>
              <w:pStyle w:val="TAL"/>
              <w:rPr>
                <w:rFonts w:eastAsia="MS PGothic"/>
              </w:rPr>
            </w:pPr>
          </w:p>
        </w:tc>
        <w:tc>
          <w:tcPr>
            <w:tcW w:w="1245" w:type="dxa"/>
          </w:tcPr>
          <w:p w14:paraId="31536A2E" w14:textId="77777777" w:rsidR="00074BA8" w:rsidRPr="0012712B" w:rsidRDefault="00074BA8" w:rsidP="00DE2A80">
            <w:pPr>
              <w:pStyle w:val="TAL"/>
              <w:rPr>
                <w:rFonts w:eastAsia="MS Mincho"/>
              </w:rPr>
            </w:pPr>
          </w:p>
        </w:tc>
      </w:tr>
      <w:tr w:rsidR="00074BA8" w:rsidRPr="0012712B" w14:paraId="75A2FE7B" w14:textId="77777777" w:rsidTr="00DE2A80">
        <w:trPr>
          <w:cantSplit/>
          <w:jc w:val="center"/>
        </w:trPr>
        <w:tc>
          <w:tcPr>
            <w:tcW w:w="4535" w:type="dxa"/>
            <w:tcBorders>
              <w:top w:val="single" w:sz="4" w:space="0" w:color="000000"/>
              <w:bottom w:val="single" w:sz="4" w:space="0" w:color="000000"/>
            </w:tcBorders>
          </w:tcPr>
          <w:p w14:paraId="42065824" w14:textId="77777777" w:rsidR="00074BA8" w:rsidRPr="0012712B" w:rsidRDefault="00074BA8" w:rsidP="00DE2A80">
            <w:pPr>
              <w:pStyle w:val="TAL"/>
              <w:rPr>
                <w:rFonts w:eastAsia="MS Mincho"/>
              </w:rPr>
            </w:pPr>
            <w:r w:rsidRPr="0012712B">
              <w:t xml:space="preserve">  SSRC</w:t>
            </w:r>
          </w:p>
        </w:tc>
        <w:tc>
          <w:tcPr>
            <w:tcW w:w="2267" w:type="dxa"/>
          </w:tcPr>
          <w:p w14:paraId="08703413" w14:textId="17F90B27" w:rsidR="00074BA8" w:rsidRPr="0012712B" w:rsidRDefault="00074BA8" w:rsidP="00DE2A80">
            <w:pPr>
              <w:pStyle w:val="TAL"/>
              <w:rPr>
                <w:rFonts w:eastAsia="MS PGothic"/>
              </w:rPr>
            </w:pPr>
            <w:r w:rsidRPr="0012712B">
              <w:t xml:space="preserve">The SSRC of User </w:t>
            </w:r>
            <w:ins w:id="63" w:author="Kahn, Jason D. (Fed)" w:date="2021-05-06T11:04:00Z">
              <w:r w:rsidR="00EB5DE4">
                <w:t>A</w:t>
              </w:r>
            </w:ins>
            <w:del w:id="64" w:author="Kahn, Jason D. (Fed)" w:date="2021-05-06T11:04:00Z">
              <w:r w:rsidRPr="0012712B" w:rsidDel="00EB5DE4">
                <w:delText>B</w:delText>
              </w:r>
            </w:del>
          </w:p>
        </w:tc>
        <w:tc>
          <w:tcPr>
            <w:tcW w:w="1700" w:type="dxa"/>
          </w:tcPr>
          <w:p w14:paraId="538A6BF5" w14:textId="77777777" w:rsidR="00074BA8" w:rsidRPr="0012712B" w:rsidRDefault="00074BA8" w:rsidP="00DE2A80">
            <w:pPr>
              <w:pStyle w:val="TAL"/>
              <w:rPr>
                <w:rFonts w:eastAsia="MS PGothic"/>
              </w:rPr>
            </w:pPr>
          </w:p>
        </w:tc>
        <w:tc>
          <w:tcPr>
            <w:tcW w:w="1245" w:type="dxa"/>
          </w:tcPr>
          <w:p w14:paraId="005C728B" w14:textId="77777777" w:rsidR="00074BA8" w:rsidRPr="0012712B" w:rsidRDefault="00074BA8" w:rsidP="00DE2A80">
            <w:pPr>
              <w:pStyle w:val="TAL"/>
              <w:rPr>
                <w:rFonts w:eastAsia="MS Mincho"/>
              </w:rPr>
            </w:pPr>
          </w:p>
        </w:tc>
      </w:tr>
      <w:tr w:rsidR="00074BA8" w:rsidRPr="0012712B" w14:paraId="5664F108" w14:textId="77777777" w:rsidTr="00DE2A80">
        <w:trPr>
          <w:cantSplit/>
          <w:jc w:val="center"/>
        </w:trPr>
        <w:tc>
          <w:tcPr>
            <w:tcW w:w="4535" w:type="dxa"/>
            <w:tcBorders>
              <w:top w:val="single" w:sz="4" w:space="0" w:color="000000"/>
              <w:bottom w:val="single" w:sz="4" w:space="0" w:color="000000"/>
            </w:tcBorders>
          </w:tcPr>
          <w:p w14:paraId="0909B989" w14:textId="77777777" w:rsidR="00074BA8" w:rsidRPr="0012712B" w:rsidRDefault="00074BA8" w:rsidP="00DE2A80">
            <w:pPr>
              <w:pStyle w:val="TAL"/>
              <w:rPr>
                <w:rFonts w:eastAsia="MS Mincho"/>
              </w:rPr>
            </w:pPr>
            <w:r w:rsidRPr="0012712B">
              <w:t xml:space="preserve">  SSRC</w:t>
            </w:r>
          </w:p>
        </w:tc>
        <w:tc>
          <w:tcPr>
            <w:tcW w:w="2267" w:type="dxa"/>
          </w:tcPr>
          <w:p w14:paraId="551F8094" w14:textId="3F87763A" w:rsidR="00074BA8" w:rsidRPr="0012712B" w:rsidRDefault="00074BA8" w:rsidP="00DE2A80">
            <w:pPr>
              <w:pStyle w:val="TAL"/>
              <w:rPr>
                <w:rFonts w:eastAsia="MS PGothic"/>
              </w:rPr>
            </w:pPr>
            <w:r w:rsidRPr="0012712B">
              <w:t xml:space="preserve">The SSRC of User </w:t>
            </w:r>
            <w:ins w:id="65" w:author="Kahn, Jason D. (Fed)" w:date="2021-05-06T11:04:00Z">
              <w:r w:rsidR="00EB5DE4">
                <w:t>B</w:t>
              </w:r>
            </w:ins>
            <w:del w:id="66" w:author="Kahn, Jason D. (Fed)" w:date="2021-05-06T11:04:00Z">
              <w:r w:rsidRPr="0012712B" w:rsidDel="00EB5DE4">
                <w:delText>C</w:delText>
              </w:r>
            </w:del>
          </w:p>
        </w:tc>
        <w:tc>
          <w:tcPr>
            <w:tcW w:w="1700" w:type="dxa"/>
          </w:tcPr>
          <w:p w14:paraId="3494965E" w14:textId="77777777" w:rsidR="00074BA8" w:rsidRPr="0012712B" w:rsidRDefault="00074BA8" w:rsidP="00DE2A80">
            <w:pPr>
              <w:pStyle w:val="TAL"/>
              <w:rPr>
                <w:rFonts w:eastAsia="MS PGothic"/>
              </w:rPr>
            </w:pPr>
          </w:p>
        </w:tc>
        <w:tc>
          <w:tcPr>
            <w:tcW w:w="1245" w:type="dxa"/>
          </w:tcPr>
          <w:p w14:paraId="43595D81" w14:textId="77777777" w:rsidR="00074BA8" w:rsidRPr="0012712B" w:rsidRDefault="00074BA8" w:rsidP="00DE2A80">
            <w:pPr>
              <w:pStyle w:val="TAL"/>
              <w:rPr>
                <w:rFonts w:eastAsia="MS Mincho"/>
              </w:rPr>
            </w:pPr>
          </w:p>
        </w:tc>
      </w:tr>
      <w:tr w:rsidR="00074BA8" w:rsidRPr="0012712B" w14:paraId="638833F8" w14:textId="77777777" w:rsidTr="00DE2A80">
        <w:trPr>
          <w:cantSplit/>
          <w:jc w:val="center"/>
        </w:trPr>
        <w:tc>
          <w:tcPr>
            <w:tcW w:w="4535" w:type="dxa"/>
            <w:tcBorders>
              <w:top w:val="single" w:sz="4" w:space="0" w:color="000000"/>
              <w:bottom w:val="single" w:sz="4" w:space="0" w:color="000000"/>
            </w:tcBorders>
          </w:tcPr>
          <w:p w14:paraId="797FB192" w14:textId="77777777" w:rsidR="00074BA8" w:rsidRPr="0012712B" w:rsidRDefault="00074BA8" w:rsidP="00DE2A80">
            <w:pPr>
              <w:pStyle w:val="TAL"/>
            </w:pPr>
            <w:r w:rsidRPr="0012712B">
              <w:t>List of Functional Aliases</w:t>
            </w:r>
          </w:p>
        </w:tc>
        <w:tc>
          <w:tcPr>
            <w:tcW w:w="2267" w:type="dxa"/>
          </w:tcPr>
          <w:p w14:paraId="32CC1CEF" w14:textId="77777777" w:rsidR="00074BA8" w:rsidRPr="0012712B" w:rsidRDefault="00074BA8" w:rsidP="00DE2A80">
            <w:pPr>
              <w:pStyle w:val="TAL"/>
            </w:pPr>
            <w:r w:rsidRPr="0012712B">
              <w:t>Not present</w:t>
            </w:r>
          </w:p>
        </w:tc>
        <w:tc>
          <w:tcPr>
            <w:tcW w:w="1700" w:type="dxa"/>
          </w:tcPr>
          <w:p w14:paraId="5B7ED011" w14:textId="77777777" w:rsidR="00074BA8" w:rsidRPr="0012712B" w:rsidRDefault="00074BA8" w:rsidP="00DE2A80">
            <w:pPr>
              <w:pStyle w:val="TAL"/>
              <w:rPr>
                <w:rFonts w:eastAsia="MS PGothic"/>
              </w:rPr>
            </w:pPr>
          </w:p>
        </w:tc>
        <w:tc>
          <w:tcPr>
            <w:tcW w:w="1245" w:type="dxa"/>
          </w:tcPr>
          <w:p w14:paraId="2B0114D0" w14:textId="77777777" w:rsidR="00074BA8" w:rsidRPr="0012712B" w:rsidRDefault="00074BA8" w:rsidP="00DE2A80">
            <w:pPr>
              <w:pStyle w:val="TAL"/>
              <w:rPr>
                <w:rFonts w:eastAsia="MS Mincho"/>
              </w:rPr>
            </w:pPr>
          </w:p>
        </w:tc>
      </w:tr>
      <w:tr w:rsidR="00074BA8" w:rsidRPr="0012712B" w14:paraId="2F793803" w14:textId="77777777" w:rsidTr="00DE2A80">
        <w:trPr>
          <w:cantSplit/>
          <w:jc w:val="center"/>
        </w:trPr>
        <w:tc>
          <w:tcPr>
            <w:tcW w:w="4535" w:type="dxa"/>
            <w:tcBorders>
              <w:top w:val="single" w:sz="4" w:space="0" w:color="000000"/>
              <w:bottom w:val="single" w:sz="4" w:space="0" w:color="000000"/>
            </w:tcBorders>
          </w:tcPr>
          <w:p w14:paraId="7B3EAB13" w14:textId="77777777" w:rsidR="00074BA8" w:rsidRPr="0012712B" w:rsidRDefault="00074BA8" w:rsidP="00DE2A80">
            <w:pPr>
              <w:pStyle w:val="TAL"/>
            </w:pPr>
            <w:r w:rsidRPr="0012712B">
              <w:t>List of Functional Aliases</w:t>
            </w:r>
          </w:p>
        </w:tc>
        <w:tc>
          <w:tcPr>
            <w:tcW w:w="2267" w:type="dxa"/>
          </w:tcPr>
          <w:p w14:paraId="2E35ED04" w14:textId="77777777" w:rsidR="00074BA8" w:rsidRPr="0012712B" w:rsidRDefault="00074BA8" w:rsidP="00DE2A80">
            <w:pPr>
              <w:pStyle w:val="TAL"/>
            </w:pPr>
          </w:p>
        </w:tc>
        <w:tc>
          <w:tcPr>
            <w:tcW w:w="1700" w:type="dxa"/>
          </w:tcPr>
          <w:p w14:paraId="65D288B2" w14:textId="77777777" w:rsidR="00074BA8" w:rsidRPr="0012712B" w:rsidRDefault="00074BA8" w:rsidP="00DE2A80">
            <w:pPr>
              <w:pStyle w:val="TAL"/>
              <w:rPr>
                <w:rFonts w:eastAsia="MS PGothic"/>
              </w:rPr>
            </w:pPr>
          </w:p>
        </w:tc>
        <w:tc>
          <w:tcPr>
            <w:tcW w:w="1245" w:type="dxa"/>
          </w:tcPr>
          <w:p w14:paraId="58D2F120" w14:textId="77777777" w:rsidR="00074BA8" w:rsidRPr="0012712B" w:rsidRDefault="00074BA8" w:rsidP="00DE2A80">
            <w:pPr>
              <w:pStyle w:val="TAL"/>
              <w:rPr>
                <w:rFonts w:eastAsia="MS Mincho"/>
              </w:rPr>
            </w:pPr>
            <w:r w:rsidRPr="0012712B">
              <w:rPr>
                <w:rFonts w:eastAsia="MS Mincho"/>
              </w:rPr>
              <w:t>FA AND Multi-Talker</w:t>
            </w:r>
          </w:p>
        </w:tc>
      </w:tr>
      <w:tr w:rsidR="00074BA8" w:rsidRPr="0012712B" w14:paraId="431627FE" w14:textId="77777777" w:rsidTr="00DE2A80">
        <w:trPr>
          <w:cantSplit/>
          <w:jc w:val="center"/>
        </w:trPr>
        <w:tc>
          <w:tcPr>
            <w:tcW w:w="4535" w:type="dxa"/>
            <w:tcBorders>
              <w:top w:val="single" w:sz="4" w:space="0" w:color="000000"/>
              <w:bottom w:val="single" w:sz="4" w:space="0" w:color="000000"/>
            </w:tcBorders>
          </w:tcPr>
          <w:p w14:paraId="58668755" w14:textId="77777777" w:rsidR="00074BA8" w:rsidRPr="0012712B" w:rsidRDefault="00074BA8" w:rsidP="00DE2A80">
            <w:pPr>
              <w:pStyle w:val="TAL"/>
            </w:pPr>
            <w:r w:rsidRPr="0012712B">
              <w:t xml:space="preserve">  No of FAs</w:t>
            </w:r>
          </w:p>
        </w:tc>
        <w:tc>
          <w:tcPr>
            <w:tcW w:w="2267" w:type="dxa"/>
          </w:tcPr>
          <w:p w14:paraId="7062A337" w14:textId="77777777" w:rsidR="00074BA8" w:rsidRPr="0012712B" w:rsidRDefault="00074BA8" w:rsidP="00DE2A80">
            <w:pPr>
              <w:pStyle w:val="TAL"/>
            </w:pPr>
            <w:r w:rsidRPr="0012712B">
              <w:t>'10'</w:t>
            </w:r>
          </w:p>
        </w:tc>
        <w:tc>
          <w:tcPr>
            <w:tcW w:w="1700" w:type="dxa"/>
          </w:tcPr>
          <w:p w14:paraId="131C5EEF" w14:textId="77777777" w:rsidR="00074BA8" w:rsidRPr="0012712B" w:rsidRDefault="00074BA8" w:rsidP="00DE2A80">
            <w:pPr>
              <w:pStyle w:val="TAL"/>
              <w:rPr>
                <w:rFonts w:eastAsia="MS PGothic"/>
              </w:rPr>
            </w:pPr>
          </w:p>
        </w:tc>
        <w:tc>
          <w:tcPr>
            <w:tcW w:w="1245" w:type="dxa"/>
          </w:tcPr>
          <w:p w14:paraId="4272A44E" w14:textId="77777777" w:rsidR="00074BA8" w:rsidRPr="0012712B" w:rsidRDefault="00074BA8" w:rsidP="00DE2A80">
            <w:pPr>
              <w:pStyle w:val="TAL"/>
              <w:rPr>
                <w:rFonts w:eastAsia="MS Mincho"/>
              </w:rPr>
            </w:pPr>
          </w:p>
        </w:tc>
      </w:tr>
      <w:tr w:rsidR="00074BA8" w:rsidRPr="0012712B" w14:paraId="32E92D69" w14:textId="77777777" w:rsidTr="00DE2A80">
        <w:trPr>
          <w:cantSplit/>
          <w:jc w:val="center"/>
        </w:trPr>
        <w:tc>
          <w:tcPr>
            <w:tcW w:w="4535" w:type="dxa"/>
            <w:tcBorders>
              <w:top w:val="single" w:sz="4" w:space="0" w:color="000000"/>
              <w:bottom w:val="single" w:sz="4" w:space="0" w:color="000000"/>
            </w:tcBorders>
          </w:tcPr>
          <w:p w14:paraId="44090514" w14:textId="77777777" w:rsidR="00074BA8" w:rsidRPr="0012712B" w:rsidRDefault="00074BA8" w:rsidP="00DE2A80">
            <w:pPr>
              <w:pStyle w:val="TAL"/>
            </w:pPr>
            <w:r w:rsidRPr="0012712B">
              <w:t xml:space="preserve">  Functional Alias</w:t>
            </w:r>
          </w:p>
        </w:tc>
        <w:tc>
          <w:tcPr>
            <w:tcW w:w="2267" w:type="dxa"/>
          </w:tcPr>
          <w:p w14:paraId="2914A6E2" w14:textId="4A4F26DA" w:rsidR="00074BA8" w:rsidRPr="0012712B" w:rsidRDefault="00074BA8" w:rsidP="00DE2A80">
            <w:pPr>
              <w:pStyle w:val="TAL"/>
            </w:pPr>
            <w:proofErr w:type="spellStart"/>
            <w:r w:rsidRPr="0012712B">
              <w:t>px_MCPTT_ID_FA_</w:t>
            </w:r>
            <w:del w:id="67" w:author="Kahn, Jason D. (Fed)" w:date="2021-05-06T11:04:00Z">
              <w:r w:rsidRPr="0012712B" w:rsidDel="00EB5DE4">
                <w:delText>B</w:delText>
              </w:r>
            </w:del>
            <w:ins w:id="68" w:author="Kahn, Jason D. (Fed)" w:date="2021-05-06T11:04:00Z">
              <w:r w:rsidR="00EB5DE4">
                <w:t>A</w:t>
              </w:r>
            </w:ins>
            <w:proofErr w:type="spellEnd"/>
          </w:p>
        </w:tc>
        <w:tc>
          <w:tcPr>
            <w:tcW w:w="1700" w:type="dxa"/>
          </w:tcPr>
          <w:p w14:paraId="1853050B" w14:textId="77777777" w:rsidR="00074BA8" w:rsidRPr="0012712B" w:rsidRDefault="00074BA8" w:rsidP="00DE2A80">
            <w:pPr>
              <w:pStyle w:val="TAL"/>
              <w:rPr>
                <w:rFonts w:eastAsia="MS PGothic"/>
              </w:rPr>
            </w:pPr>
          </w:p>
        </w:tc>
        <w:tc>
          <w:tcPr>
            <w:tcW w:w="1245" w:type="dxa"/>
          </w:tcPr>
          <w:p w14:paraId="43F541C6" w14:textId="77777777" w:rsidR="00074BA8" w:rsidRPr="0012712B" w:rsidRDefault="00074BA8" w:rsidP="00DE2A80">
            <w:pPr>
              <w:pStyle w:val="TAL"/>
              <w:rPr>
                <w:rFonts w:eastAsia="MS Mincho"/>
              </w:rPr>
            </w:pPr>
          </w:p>
        </w:tc>
      </w:tr>
      <w:tr w:rsidR="00074BA8" w:rsidRPr="0012712B" w14:paraId="0458EE1A" w14:textId="77777777" w:rsidTr="00DE2A80">
        <w:trPr>
          <w:cantSplit/>
          <w:jc w:val="center"/>
        </w:trPr>
        <w:tc>
          <w:tcPr>
            <w:tcW w:w="4535" w:type="dxa"/>
            <w:tcBorders>
              <w:top w:val="single" w:sz="4" w:space="0" w:color="000000"/>
              <w:bottom w:val="single" w:sz="4" w:space="0" w:color="000000"/>
            </w:tcBorders>
          </w:tcPr>
          <w:p w14:paraId="367FDEE0" w14:textId="77777777" w:rsidR="00074BA8" w:rsidRPr="0012712B" w:rsidRDefault="00074BA8" w:rsidP="00DE2A80">
            <w:pPr>
              <w:pStyle w:val="TAL"/>
            </w:pPr>
            <w:r w:rsidRPr="0012712B">
              <w:t xml:space="preserve">  Functional Alias</w:t>
            </w:r>
          </w:p>
        </w:tc>
        <w:tc>
          <w:tcPr>
            <w:tcW w:w="2267" w:type="dxa"/>
          </w:tcPr>
          <w:p w14:paraId="62960706" w14:textId="011ACC62" w:rsidR="00074BA8" w:rsidRPr="0012712B" w:rsidRDefault="00074BA8" w:rsidP="00DE2A80">
            <w:pPr>
              <w:pStyle w:val="TAL"/>
            </w:pPr>
            <w:proofErr w:type="spellStart"/>
            <w:r w:rsidRPr="0012712B">
              <w:t>px_MCPTT_ID_FA_</w:t>
            </w:r>
            <w:ins w:id="69" w:author="Kahn, Jason D. (Fed)" w:date="2021-05-06T11:05:00Z">
              <w:r w:rsidR="00EB5DE4">
                <w:t>B</w:t>
              </w:r>
            </w:ins>
            <w:proofErr w:type="spellEnd"/>
            <w:del w:id="70" w:author="Kahn, Jason D. (Fed)" w:date="2021-05-06T11:04:00Z">
              <w:r w:rsidRPr="0012712B" w:rsidDel="00EB5DE4">
                <w:delText>C</w:delText>
              </w:r>
            </w:del>
          </w:p>
        </w:tc>
        <w:tc>
          <w:tcPr>
            <w:tcW w:w="1700" w:type="dxa"/>
          </w:tcPr>
          <w:p w14:paraId="30984E3E" w14:textId="77777777" w:rsidR="00074BA8" w:rsidRPr="0012712B" w:rsidRDefault="00074BA8" w:rsidP="00DE2A80">
            <w:pPr>
              <w:pStyle w:val="TAL"/>
              <w:rPr>
                <w:rFonts w:eastAsia="MS PGothic"/>
              </w:rPr>
            </w:pPr>
          </w:p>
        </w:tc>
        <w:tc>
          <w:tcPr>
            <w:tcW w:w="1245" w:type="dxa"/>
          </w:tcPr>
          <w:p w14:paraId="5DFE6AED" w14:textId="77777777" w:rsidR="00074BA8" w:rsidRPr="0012712B" w:rsidRDefault="00074BA8" w:rsidP="00DE2A80">
            <w:pPr>
              <w:pStyle w:val="TAL"/>
              <w:rPr>
                <w:rFonts w:eastAsia="MS Mincho"/>
              </w:rPr>
            </w:pPr>
          </w:p>
        </w:tc>
      </w:tr>
      <w:tr w:rsidR="00074BA8" w:rsidRPr="0012712B" w14:paraId="40B6EB82" w14:textId="77777777" w:rsidTr="00DE2A80">
        <w:trPr>
          <w:cantSplit/>
          <w:jc w:val="center"/>
        </w:trPr>
        <w:tc>
          <w:tcPr>
            <w:tcW w:w="4535" w:type="dxa"/>
            <w:tcBorders>
              <w:top w:val="single" w:sz="4" w:space="0" w:color="000000"/>
              <w:bottom w:val="single" w:sz="4" w:space="0" w:color="000000"/>
            </w:tcBorders>
          </w:tcPr>
          <w:p w14:paraId="62B3136A" w14:textId="77777777" w:rsidR="00074BA8" w:rsidRPr="0012712B" w:rsidRDefault="00074BA8" w:rsidP="00DE2A80">
            <w:pPr>
              <w:pStyle w:val="TAL"/>
            </w:pPr>
            <w:r w:rsidRPr="0012712B">
              <w:t>Location</w:t>
            </w:r>
          </w:p>
        </w:tc>
        <w:tc>
          <w:tcPr>
            <w:tcW w:w="2267" w:type="dxa"/>
          </w:tcPr>
          <w:p w14:paraId="0AFCBDA6" w14:textId="77777777" w:rsidR="00074BA8" w:rsidRPr="0012712B" w:rsidRDefault="00074BA8" w:rsidP="00DE2A80">
            <w:pPr>
              <w:pStyle w:val="TAL"/>
            </w:pPr>
          </w:p>
        </w:tc>
        <w:tc>
          <w:tcPr>
            <w:tcW w:w="1700" w:type="dxa"/>
          </w:tcPr>
          <w:p w14:paraId="1D04519D" w14:textId="77777777" w:rsidR="00074BA8" w:rsidRPr="0012712B" w:rsidRDefault="00074BA8" w:rsidP="00DE2A80">
            <w:pPr>
              <w:pStyle w:val="TAL"/>
              <w:rPr>
                <w:rFonts w:eastAsia="MS PGothic"/>
              </w:rPr>
            </w:pPr>
          </w:p>
        </w:tc>
        <w:tc>
          <w:tcPr>
            <w:tcW w:w="1245" w:type="dxa"/>
          </w:tcPr>
          <w:p w14:paraId="49BBB260" w14:textId="77777777" w:rsidR="00074BA8" w:rsidRPr="0012712B" w:rsidRDefault="00074BA8" w:rsidP="00DE2A80">
            <w:pPr>
              <w:pStyle w:val="TAL"/>
              <w:rPr>
                <w:rFonts w:eastAsia="MS Mincho"/>
              </w:rPr>
            </w:pPr>
            <w:r w:rsidRPr="0012712B">
              <w:rPr>
                <w:rFonts w:eastAsia="MS Mincho"/>
              </w:rPr>
              <w:t>NOT Multi-Talker</w:t>
            </w:r>
          </w:p>
        </w:tc>
      </w:tr>
      <w:tr w:rsidR="00074BA8" w:rsidRPr="0012712B" w14:paraId="0F674A01" w14:textId="77777777" w:rsidTr="00DE2A80">
        <w:trPr>
          <w:cantSplit/>
          <w:jc w:val="center"/>
        </w:trPr>
        <w:tc>
          <w:tcPr>
            <w:tcW w:w="4535" w:type="dxa"/>
            <w:tcBorders>
              <w:top w:val="single" w:sz="4" w:space="0" w:color="000000"/>
              <w:bottom w:val="single" w:sz="4" w:space="0" w:color="000000"/>
            </w:tcBorders>
          </w:tcPr>
          <w:p w14:paraId="4475C3E0" w14:textId="77777777" w:rsidR="00074BA8" w:rsidRPr="0012712B" w:rsidRDefault="00074BA8" w:rsidP="00DE2A80">
            <w:pPr>
              <w:pStyle w:val="TAL"/>
            </w:pPr>
            <w:r w:rsidRPr="0012712B">
              <w:t xml:space="preserve">  Location Type</w:t>
            </w:r>
          </w:p>
        </w:tc>
        <w:tc>
          <w:tcPr>
            <w:tcW w:w="2267" w:type="dxa"/>
          </w:tcPr>
          <w:p w14:paraId="74E8468F" w14:textId="77777777" w:rsidR="00074BA8" w:rsidRPr="0012712B" w:rsidRDefault="00074BA8" w:rsidP="00DE2A80">
            <w:pPr>
              <w:pStyle w:val="TAL"/>
            </w:pPr>
            <w:r w:rsidRPr="0012712B">
              <w:t>'00000000'</w:t>
            </w:r>
          </w:p>
        </w:tc>
        <w:tc>
          <w:tcPr>
            <w:tcW w:w="1700" w:type="dxa"/>
          </w:tcPr>
          <w:p w14:paraId="0DE7C228" w14:textId="77777777" w:rsidR="00074BA8" w:rsidRPr="0012712B" w:rsidRDefault="00074BA8" w:rsidP="00DE2A80">
            <w:pPr>
              <w:pStyle w:val="TAL"/>
            </w:pPr>
            <w:r w:rsidRPr="0012712B">
              <w:t>Not provided</w:t>
            </w:r>
          </w:p>
          <w:p w14:paraId="0F1022B8" w14:textId="77777777" w:rsidR="00074BA8" w:rsidRPr="0012712B" w:rsidRDefault="00074BA8" w:rsidP="00DE2A80">
            <w:pPr>
              <w:pStyle w:val="TAL"/>
              <w:rPr>
                <w:rFonts w:eastAsia="MS PGothic"/>
              </w:rPr>
            </w:pPr>
            <w:r w:rsidRPr="0012712B">
              <w:t>See TS 24.380 [10] Table 8.2.3.21-3</w:t>
            </w:r>
          </w:p>
        </w:tc>
        <w:tc>
          <w:tcPr>
            <w:tcW w:w="1245" w:type="dxa"/>
          </w:tcPr>
          <w:p w14:paraId="7910AA6F" w14:textId="77777777" w:rsidR="00074BA8" w:rsidRPr="0012712B" w:rsidRDefault="00074BA8" w:rsidP="00DE2A80">
            <w:pPr>
              <w:pStyle w:val="TAL"/>
              <w:rPr>
                <w:rFonts w:eastAsia="MS Mincho"/>
              </w:rPr>
            </w:pPr>
          </w:p>
        </w:tc>
      </w:tr>
      <w:tr w:rsidR="00074BA8" w:rsidRPr="0012712B" w14:paraId="1276D567" w14:textId="77777777" w:rsidTr="00DE2A80">
        <w:trPr>
          <w:cantSplit/>
          <w:jc w:val="center"/>
        </w:trPr>
        <w:tc>
          <w:tcPr>
            <w:tcW w:w="4535" w:type="dxa"/>
            <w:tcBorders>
              <w:top w:val="single" w:sz="4" w:space="0" w:color="000000"/>
              <w:bottom w:val="single" w:sz="4" w:space="0" w:color="000000"/>
            </w:tcBorders>
          </w:tcPr>
          <w:p w14:paraId="088ECE93" w14:textId="77777777" w:rsidR="00074BA8" w:rsidRPr="0012712B" w:rsidRDefault="00074BA8" w:rsidP="00DE2A80">
            <w:pPr>
              <w:pStyle w:val="TAL"/>
            </w:pPr>
            <w:r w:rsidRPr="0012712B">
              <w:t xml:space="preserve">  Location Value</w:t>
            </w:r>
          </w:p>
        </w:tc>
        <w:tc>
          <w:tcPr>
            <w:tcW w:w="2267" w:type="dxa"/>
          </w:tcPr>
          <w:p w14:paraId="69979872" w14:textId="77777777" w:rsidR="00074BA8" w:rsidRPr="0012712B" w:rsidRDefault="00074BA8" w:rsidP="00DE2A80">
            <w:pPr>
              <w:pStyle w:val="TAL"/>
            </w:pPr>
            <w:r w:rsidRPr="0012712B">
              <w:t>Not present</w:t>
            </w:r>
          </w:p>
        </w:tc>
        <w:tc>
          <w:tcPr>
            <w:tcW w:w="1700" w:type="dxa"/>
          </w:tcPr>
          <w:p w14:paraId="77C02C58" w14:textId="77777777" w:rsidR="00074BA8" w:rsidRPr="0012712B" w:rsidRDefault="00074BA8" w:rsidP="00DE2A80">
            <w:pPr>
              <w:pStyle w:val="TAL"/>
            </w:pPr>
            <w:r w:rsidRPr="0012712B">
              <w:t>See TS 24.380 [10] Table 8.2.3.21-3.</w:t>
            </w:r>
          </w:p>
          <w:p w14:paraId="2272317E" w14:textId="77777777" w:rsidR="00074BA8" w:rsidRPr="0012712B" w:rsidRDefault="00074BA8" w:rsidP="00DE2A80">
            <w:pPr>
              <w:pStyle w:val="TAL"/>
              <w:rPr>
                <w:rFonts w:eastAsia="MS PGothic"/>
              </w:rPr>
            </w:pPr>
            <w:r w:rsidRPr="0012712B">
              <w:t>Not present if Location Type is set to "Not provided"</w:t>
            </w:r>
          </w:p>
        </w:tc>
        <w:tc>
          <w:tcPr>
            <w:tcW w:w="1245" w:type="dxa"/>
          </w:tcPr>
          <w:p w14:paraId="11E17CA1" w14:textId="77777777" w:rsidR="00074BA8" w:rsidRPr="0012712B" w:rsidRDefault="00074BA8" w:rsidP="00DE2A80">
            <w:pPr>
              <w:pStyle w:val="TAL"/>
              <w:rPr>
                <w:rFonts w:eastAsia="MS Mincho"/>
              </w:rPr>
            </w:pPr>
          </w:p>
        </w:tc>
      </w:tr>
      <w:tr w:rsidR="00074BA8" w:rsidRPr="0012712B" w14:paraId="5271D703" w14:textId="77777777" w:rsidTr="00DE2A80">
        <w:trPr>
          <w:cantSplit/>
          <w:jc w:val="center"/>
        </w:trPr>
        <w:tc>
          <w:tcPr>
            <w:tcW w:w="4535" w:type="dxa"/>
            <w:tcBorders>
              <w:top w:val="single" w:sz="4" w:space="0" w:color="000000"/>
              <w:bottom w:val="single" w:sz="4" w:space="0" w:color="000000"/>
            </w:tcBorders>
          </w:tcPr>
          <w:p w14:paraId="73E58AA2" w14:textId="77777777" w:rsidR="00074BA8" w:rsidRPr="0012712B" w:rsidRDefault="00074BA8" w:rsidP="00DE2A80">
            <w:pPr>
              <w:pStyle w:val="TAL"/>
            </w:pPr>
            <w:r w:rsidRPr="0012712B">
              <w:t>Location</w:t>
            </w:r>
          </w:p>
        </w:tc>
        <w:tc>
          <w:tcPr>
            <w:tcW w:w="2267" w:type="dxa"/>
          </w:tcPr>
          <w:p w14:paraId="48046E39" w14:textId="77777777" w:rsidR="00074BA8" w:rsidRPr="0012712B" w:rsidRDefault="00074BA8" w:rsidP="00DE2A80">
            <w:pPr>
              <w:pStyle w:val="TAL"/>
            </w:pPr>
            <w:r w:rsidRPr="0012712B">
              <w:t>Not present</w:t>
            </w:r>
          </w:p>
        </w:tc>
        <w:tc>
          <w:tcPr>
            <w:tcW w:w="1700" w:type="dxa"/>
          </w:tcPr>
          <w:p w14:paraId="6D0566D5" w14:textId="77777777" w:rsidR="00074BA8" w:rsidRPr="0012712B" w:rsidRDefault="00074BA8" w:rsidP="00DE2A80">
            <w:pPr>
              <w:pStyle w:val="TAL"/>
              <w:rPr>
                <w:rFonts w:eastAsia="MS PGothic"/>
              </w:rPr>
            </w:pPr>
          </w:p>
        </w:tc>
        <w:tc>
          <w:tcPr>
            <w:tcW w:w="1245" w:type="dxa"/>
          </w:tcPr>
          <w:p w14:paraId="0346E953" w14:textId="77777777" w:rsidR="00074BA8" w:rsidRPr="0012712B" w:rsidRDefault="00074BA8" w:rsidP="00DE2A80">
            <w:pPr>
              <w:pStyle w:val="TAL"/>
              <w:rPr>
                <w:rFonts w:eastAsia="MS Mincho"/>
              </w:rPr>
            </w:pPr>
            <w:r w:rsidRPr="0012712B">
              <w:rPr>
                <w:rFonts w:eastAsia="MS Mincho"/>
              </w:rPr>
              <w:t>Multi-Talker</w:t>
            </w:r>
          </w:p>
        </w:tc>
      </w:tr>
      <w:tr w:rsidR="00074BA8" w:rsidRPr="0012712B" w14:paraId="3FAD4A57" w14:textId="77777777" w:rsidTr="00DE2A80">
        <w:trPr>
          <w:cantSplit/>
          <w:jc w:val="center"/>
        </w:trPr>
        <w:tc>
          <w:tcPr>
            <w:tcW w:w="4535" w:type="dxa"/>
            <w:tcBorders>
              <w:top w:val="single" w:sz="4" w:space="0" w:color="000000"/>
              <w:bottom w:val="single" w:sz="4" w:space="0" w:color="000000"/>
            </w:tcBorders>
          </w:tcPr>
          <w:p w14:paraId="74528154" w14:textId="77777777" w:rsidR="00074BA8" w:rsidRPr="0012712B" w:rsidRDefault="00074BA8" w:rsidP="00DE2A80">
            <w:pPr>
              <w:pStyle w:val="TAL"/>
            </w:pPr>
            <w:r w:rsidRPr="0012712B">
              <w:t>List of Locations</w:t>
            </w:r>
          </w:p>
        </w:tc>
        <w:tc>
          <w:tcPr>
            <w:tcW w:w="2267" w:type="dxa"/>
          </w:tcPr>
          <w:p w14:paraId="1C38724C" w14:textId="77777777" w:rsidR="00074BA8" w:rsidRPr="0012712B" w:rsidRDefault="00074BA8" w:rsidP="00DE2A80">
            <w:pPr>
              <w:pStyle w:val="TAL"/>
            </w:pPr>
            <w:r w:rsidRPr="0012712B">
              <w:t>Not present</w:t>
            </w:r>
          </w:p>
        </w:tc>
        <w:tc>
          <w:tcPr>
            <w:tcW w:w="1700" w:type="dxa"/>
          </w:tcPr>
          <w:p w14:paraId="3C858DF9" w14:textId="77777777" w:rsidR="00074BA8" w:rsidRPr="0012712B" w:rsidRDefault="00074BA8" w:rsidP="00DE2A80">
            <w:pPr>
              <w:pStyle w:val="TAL"/>
            </w:pPr>
          </w:p>
        </w:tc>
        <w:tc>
          <w:tcPr>
            <w:tcW w:w="1245" w:type="dxa"/>
          </w:tcPr>
          <w:p w14:paraId="6AA4646B" w14:textId="77777777" w:rsidR="00074BA8" w:rsidRPr="0012712B" w:rsidRDefault="00074BA8" w:rsidP="00DE2A80">
            <w:pPr>
              <w:pStyle w:val="TAL"/>
              <w:rPr>
                <w:rFonts w:eastAsia="MS Mincho"/>
              </w:rPr>
            </w:pPr>
            <w:r w:rsidRPr="0012712B">
              <w:rPr>
                <w:rFonts w:eastAsia="MS Mincho"/>
              </w:rPr>
              <w:t>NOT Multi-Talker</w:t>
            </w:r>
          </w:p>
        </w:tc>
      </w:tr>
      <w:tr w:rsidR="00074BA8" w:rsidRPr="0012712B" w14:paraId="718B06BE" w14:textId="77777777" w:rsidTr="00DE2A80">
        <w:trPr>
          <w:cantSplit/>
          <w:jc w:val="center"/>
        </w:trPr>
        <w:tc>
          <w:tcPr>
            <w:tcW w:w="4535" w:type="dxa"/>
            <w:tcBorders>
              <w:top w:val="single" w:sz="4" w:space="0" w:color="000000"/>
              <w:bottom w:val="single" w:sz="4" w:space="0" w:color="000000"/>
            </w:tcBorders>
          </w:tcPr>
          <w:p w14:paraId="7609D3E7" w14:textId="77777777" w:rsidR="00074BA8" w:rsidRPr="0012712B" w:rsidRDefault="00074BA8" w:rsidP="00DE2A80">
            <w:pPr>
              <w:pStyle w:val="TAL"/>
            </w:pPr>
            <w:r w:rsidRPr="0012712B">
              <w:t>List of Locations</w:t>
            </w:r>
          </w:p>
        </w:tc>
        <w:tc>
          <w:tcPr>
            <w:tcW w:w="2267" w:type="dxa"/>
          </w:tcPr>
          <w:p w14:paraId="72133F20" w14:textId="77777777" w:rsidR="00074BA8" w:rsidRPr="0012712B" w:rsidRDefault="00074BA8" w:rsidP="00DE2A80">
            <w:pPr>
              <w:pStyle w:val="TAL"/>
            </w:pPr>
          </w:p>
        </w:tc>
        <w:tc>
          <w:tcPr>
            <w:tcW w:w="1700" w:type="dxa"/>
          </w:tcPr>
          <w:p w14:paraId="6769925A" w14:textId="77777777" w:rsidR="00074BA8" w:rsidRPr="0012712B" w:rsidRDefault="00074BA8" w:rsidP="00DE2A80">
            <w:pPr>
              <w:pStyle w:val="TAL"/>
              <w:rPr>
                <w:rFonts w:eastAsia="MS PGothic"/>
              </w:rPr>
            </w:pPr>
            <w:r w:rsidRPr="0012712B">
              <w:t>The location information shall be maintained in the same order as the users in the List of Granted Users to allow location information to be matched to the correct user.</w:t>
            </w:r>
          </w:p>
        </w:tc>
        <w:tc>
          <w:tcPr>
            <w:tcW w:w="1245" w:type="dxa"/>
          </w:tcPr>
          <w:p w14:paraId="58207DE8" w14:textId="77777777" w:rsidR="00074BA8" w:rsidRPr="0012712B" w:rsidRDefault="00074BA8" w:rsidP="00DE2A80">
            <w:pPr>
              <w:pStyle w:val="TAL"/>
              <w:rPr>
                <w:rFonts w:eastAsia="MS Mincho"/>
              </w:rPr>
            </w:pPr>
            <w:r w:rsidRPr="0012712B">
              <w:rPr>
                <w:rFonts w:eastAsia="MS Mincho"/>
              </w:rPr>
              <w:t>Multi-Talker</w:t>
            </w:r>
          </w:p>
        </w:tc>
      </w:tr>
      <w:tr w:rsidR="00074BA8" w:rsidRPr="0012712B" w14:paraId="51F1BC44" w14:textId="77777777" w:rsidTr="00DE2A80">
        <w:trPr>
          <w:cantSplit/>
          <w:jc w:val="center"/>
        </w:trPr>
        <w:tc>
          <w:tcPr>
            <w:tcW w:w="4535" w:type="dxa"/>
            <w:tcBorders>
              <w:top w:val="single" w:sz="4" w:space="0" w:color="000000"/>
              <w:bottom w:val="single" w:sz="4" w:space="0" w:color="000000"/>
            </w:tcBorders>
          </w:tcPr>
          <w:p w14:paraId="7D8EA294" w14:textId="77777777" w:rsidR="00074BA8" w:rsidRPr="0012712B" w:rsidRDefault="00074BA8" w:rsidP="00DE2A80">
            <w:pPr>
              <w:pStyle w:val="TAL"/>
            </w:pPr>
            <w:r w:rsidRPr="0012712B">
              <w:t xml:space="preserve">  Number of Locations</w:t>
            </w:r>
          </w:p>
        </w:tc>
        <w:tc>
          <w:tcPr>
            <w:tcW w:w="2267" w:type="dxa"/>
          </w:tcPr>
          <w:p w14:paraId="63FFF5D5" w14:textId="77777777" w:rsidR="00074BA8" w:rsidRPr="0012712B" w:rsidRDefault="00074BA8" w:rsidP="00DE2A80">
            <w:pPr>
              <w:pStyle w:val="TAL"/>
            </w:pPr>
            <w:r w:rsidRPr="0012712B">
              <w:t>'10'</w:t>
            </w:r>
          </w:p>
        </w:tc>
        <w:tc>
          <w:tcPr>
            <w:tcW w:w="1700" w:type="dxa"/>
          </w:tcPr>
          <w:p w14:paraId="6D86E623" w14:textId="77777777" w:rsidR="00074BA8" w:rsidRPr="0012712B" w:rsidRDefault="00074BA8" w:rsidP="00DE2A80">
            <w:pPr>
              <w:pStyle w:val="TAL"/>
              <w:rPr>
                <w:rFonts w:eastAsia="MS PGothic"/>
              </w:rPr>
            </w:pPr>
          </w:p>
        </w:tc>
        <w:tc>
          <w:tcPr>
            <w:tcW w:w="1245" w:type="dxa"/>
          </w:tcPr>
          <w:p w14:paraId="6B37ACEC" w14:textId="77777777" w:rsidR="00074BA8" w:rsidRPr="0012712B" w:rsidRDefault="00074BA8" w:rsidP="00DE2A80">
            <w:pPr>
              <w:pStyle w:val="TAL"/>
              <w:rPr>
                <w:rFonts w:eastAsia="MS Mincho"/>
              </w:rPr>
            </w:pPr>
          </w:p>
        </w:tc>
      </w:tr>
      <w:tr w:rsidR="00074BA8" w:rsidRPr="0012712B" w14:paraId="79C7C050" w14:textId="77777777" w:rsidTr="00DE2A80">
        <w:trPr>
          <w:cantSplit/>
          <w:jc w:val="center"/>
        </w:trPr>
        <w:tc>
          <w:tcPr>
            <w:tcW w:w="4535" w:type="dxa"/>
            <w:tcBorders>
              <w:top w:val="single" w:sz="4" w:space="0" w:color="000000"/>
              <w:bottom w:val="single" w:sz="4" w:space="0" w:color="000000"/>
            </w:tcBorders>
          </w:tcPr>
          <w:p w14:paraId="41D05126" w14:textId="77777777" w:rsidR="00074BA8" w:rsidRPr="0012712B" w:rsidRDefault="00074BA8" w:rsidP="00DE2A80">
            <w:pPr>
              <w:pStyle w:val="TAL"/>
            </w:pPr>
            <w:r w:rsidRPr="0012712B">
              <w:t xml:space="preserve">  Location Type</w:t>
            </w:r>
          </w:p>
        </w:tc>
        <w:tc>
          <w:tcPr>
            <w:tcW w:w="2267" w:type="dxa"/>
          </w:tcPr>
          <w:p w14:paraId="6FC5ED7A" w14:textId="77777777" w:rsidR="00074BA8" w:rsidRPr="0012712B" w:rsidRDefault="00074BA8" w:rsidP="00DE2A80">
            <w:pPr>
              <w:pStyle w:val="TAL"/>
            </w:pPr>
            <w:r w:rsidRPr="0012712B">
              <w:t>'00000000'</w:t>
            </w:r>
          </w:p>
        </w:tc>
        <w:tc>
          <w:tcPr>
            <w:tcW w:w="1700" w:type="dxa"/>
          </w:tcPr>
          <w:p w14:paraId="173456E3" w14:textId="77777777" w:rsidR="00074BA8" w:rsidRPr="0012712B" w:rsidRDefault="00074BA8" w:rsidP="00DE2A80">
            <w:pPr>
              <w:pStyle w:val="TAL"/>
            </w:pPr>
            <w:r w:rsidRPr="0012712B">
              <w:t>Not provided</w:t>
            </w:r>
          </w:p>
          <w:p w14:paraId="4DF5F5CA" w14:textId="77777777" w:rsidR="00074BA8" w:rsidRPr="0012712B" w:rsidRDefault="00074BA8" w:rsidP="00DE2A80">
            <w:pPr>
              <w:pStyle w:val="TAL"/>
              <w:rPr>
                <w:rFonts w:eastAsia="MS PGothic"/>
              </w:rPr>
            </w:pPr>
            <w:r w:rsidRPr="0012712B">
              <w:t>See TS 24.380 [10] Table 8.2.3.21-3</w:t>
            </w:r>
          </w:p>
        </w:tc>
        <w:tc>
          <w:tcPr>
            <w:tcW w:w="1245" w:type="dxa"/>
          </w:tcPr>
          <w:p w14:paraId="6FE3307B" w14:textId="77777777" w:rsidR="00074BA8" w:rsidRPr="0012712B" w:rsidRDefault="00074BA8" w:rsidP="00DE2A80">
            <w:pPr>
              <w:pStyle w:val="TAL"/>
              <w:rPr>
                <w:rFonts w:eastAsia="MS Mincho"/>
              </w:rPr>
            </w:pPr>
          </w:p>
        </w:tc>
      </w:tr>
      <w:tr w:rsidR="00074BA8" w:rsidRPr="0012712B" w14:paraId="3CE6D1EA" w14:textId="77777777" w:rsidTr="00DE2A80">
        <w:trPr>
          <w:cantSplit/>
          <w:jc w:val="center"/>
        </w:trPr>
        <w:tc>
          <w:tcPr>
            <w:tcW w:w="4535" w:type="dxa"/>
            <w:tcBorders>
              <w:top w:val="single" w:sz="4" w:space="0" w:color="000000"/>
              <w:bottom w:val="single" w:sz="4" w:space="0" w:color="000000"/>
            </w:tcBorders>
          </w:tcPr>
          <w:p w14:paraId="7F29B0F9" w14:textId="77777777" w:rsidR="00074BA8" w:rsidRPr="0012712B" w:rsidRDefault="00074BA8" w:rsidP="00DE2A80">
            <w:pPr>
              <w:pStyle w:val="TAL"/>
            </w:pPr>
            <w:r w:rsidRPr="0012712B">
              <w:t xml:space="preserve">  Location Value</w:t>
            </w:r>
          </w:p>
        </w:tc>
        <w:tc>
          <w:tcPr>
            <w:tcW w:w="2267" w:type="dxa"/>
          </w:tcPr>
          <w:p w14:paraId="7D7740A8" w14:textId="77777777" w:rsidR="00074BA8" w:rsidRPr="0012712B" w:rsidRDefault="00074BA8" w:rsidP="00DE2A80">
            <w:pPr>
              <w:pStyle w:val="TAL"/>
            </w:pPr>
            <w:r w:rsidRPr="0012712B">
              <w:t>Not present</w:t>
            </w:r>
          </w:p>
        </w:tc>
        <w:tc>
          <w:tcPr>
            <w:tcW w:w="1700" w:type="dxa"/>
          </w:tcPr>
          <w:p w14:paraId="62F86524" w14:textId="77777777" w:rsidR="00074BA8" w:rsidRPr="0012712B" w:rsidRDefault="00074BA8" w:rsidP="00DE2A80">
            <w:pPr>
              <w:pStyle w:val="TAL"/>
            </w:pPr>
            <w:r w:rsidRPr="0012712B">
              <w:t>See TS 24.380 [10] Table 8.2.3.21-3.</w:t>
            </w:r>
          </w:p>
          <w:p w14:paraId="6E4CF682" w14:textId="77777777" w:rsidR="00074BA8" w:rsidRPr="0012712B" w:rsidRDefault="00074BA8" w:rsidP="00DE2A80">
            <w:pPr>
              <w:pStyle w:val="TAL"/>
              <w:rPr>
                <w:rFonts w:eastAsia="MS PGothic"/>
              </w:rPr>
            </w:pPr>
            <w:r w:rsidRPr="0012712B">
              <w:t>Not present if Location Type is set to "Not provided"</w:t>
            </w:r>
          </w:p>
        </w:tc>
        <w:tc>
          <w:tcPr>
            <w:tcW w:w="1245" w:type="dxa"/>
          </w:tcPr>
          <w:p w14:paraId="1999D0AA" w14:textId="77777777" w:rsidR="00074BA8" w:rsidRPr="0012712B" w:rsidRDefault="00074BA8" w:rsidP="00DE2A80">
            <w:pPr>
              <w:pStyle w:val="TAL"/>
              <w:rPr>
                <w:rFonts w:eastAsia="MS Mincho"/>
              </w:rPr>
            </w:pPr>
          </w:p>
        </w:tc>
      </w:tr>
      <w:tr w:rsidR="00074BA8" w:rsidRPr="0012712B" w14:paraId="6DF3BDEF" w14:textId="77777777" w:rsidTr="00DE2A80">
        <w:trPr>
          <w:cantSplit/>
          <w:jc w:val="center"/>
        </w:trPr>
        <w:tc>
          <w:tcPr>
            <w:tcW w:w="4535" w:type="dxa"/>
            <w:tcBorders>
              <w:top w:val="single" w:sz="4" w:space="0" w:color="000000"/>
              <w:bottom w:val="single" w:sz="4" w:space="0" w:color="000000"/>
            </w:tcBorders>
          </w:tcPr>
          <w:p w14:paraId="7E0FD4C5" w14:textId="77777777" w:rsidR="00074BA8" w:rsidRPr="0012712B" w:rsidRDefault="00074BA8" w:rsidP="00DE2A80">
            <w:pPr>
              <w:pStyle w:val="TAL"/>
            </w:pPr>
            <w:r w:rsidRPr="0012712B">
              <w:t xml:space="preserve">  Location Type</w:t>
            </w:r>
          </w:p>
        </w:tc>
        <w:tc>
          <w:tcPr>
            <w:tcW w:w="2267" w:type="dxa"/>
          </w:tcPr>
          <w:p w14:paraId="406296CE" w14:textId="77777777" w:rsidR="00074BA8" w:rsidRPr="0012712B" w:rsidRDefault="00074BA8" w:rsidP="00DE2A80">
            <w:pPr>
              <w:pStyle w:val="TAL"/>
            </w:pPr>
            <w:r w:rsidRPr="0012712B">
              <w:t>'00000000'</w:t>
            </w:r>
          </w:p>
        </w:tc>
        <w:tc>
          <w:tcPr>
            <w:tcW w:w="1700" w:type="dxa"/>
          </w:tcPr>
          <w:p w14:paraId="214045D0" w14:textId="77777777" w:rsidR="00074BA8" w:rsidRPr="0012712B" w:rsidRDefault="00074BA8" w:rsidP="00DE2A80">
            <w:pPr>
              <w:pStyle w:val="TAL"/>
            </w:pPr>
            <w:r w:rsidRPr="0012712B">
              <w:t>Not provided</w:t>
            </w:r>
          </w:p>
          <w:p w14:paraId="39C30265" w14:textId="77777777" w:rsidR="00074BA8" w:rsidRPr="0012712B" w:rsidRDefault="00074BA8" w:rsidP="00DE2A80">
            <w:pPr>
              <w:pStyle w:val="TAL"/>
              <w:rPr>
                <w:rFonts w:eastAsia="MS PGothic"/>
              </w:rPr>
            </w:pPr>
            <w:r w:rsidRPr="0012712B">
              <w:t>See TS 24.380 [10] Table 8.2.3.21-3</w:t>
            </w:r>
          </w:p>
        </w:tc>
        <w:tc>
          <w:tcPr>
            <w:tcW w:w="1245" w:type="dxa"/>
          </w:tcPr>
          <w:p w14:paraId="093FC1A0" w14:textId="77777777" w:rsidR="00074BA8" w:rsidRPr="0012712B" w:rsidRDefault="00074BA8" w:rsidP="00DE2A80">
            <w:pPr>
              <w:pStyle w:val="TAL"/>
              <w:rPr>
                <w:rFonts w:eastAsia="MS Mincho"/>
              </w:rPr>
            </w:pPr>
          </w:p>
        </w:tc>
      </w:tr>
      <w:tr w:rsidR="00074BA8" w:rsidRPr="0012712B" w14:paraId="3D31CE6C" w14:textId="77777777" w:rsidTr="00DE2A80">
        <w:trPr>
          <w:cantSplit/>
          <w:jc w:val="center"/>
        </w:trPr>
        <w:tc>
          <w:tcPr>
            <w:tcW w:w="4535" w:type="dxa"/>
            <w:tcBorders>
              <w:top w:val="single" w:sz="4" w:space="0" w:color="000000"/>
            </w:tcBorders>
          </w:tcPr>
          <w:p w14:paraId="3ACA7D79" w14:textId="77777777" w:rsidR="00074BA8" w:rsidRPr="0012712B" w:rsidRDefault="00074BA8" w:rsidP="00DE2A80">
            <w:pPr>
              <w:pStyle w:val="TAL"/>
            </w:pPr>
            <w:r w:rsidRPr="0012712B">
              <w:t xml:space="preserve">  Location Value</w:t>
            </w:r>
          </w:p>
        </w:tc>
        <w:tc>
          <w:tcPr>
            <w:tcW w:w="2267" w:type="dxa"/>
          </w:tcPr>
          <w:p w14:paraId="053C6A58" w14:textId="77777777" w:rsidR="00074BA8" w:rsidRPr="0012712B" w:rsidRDefault="00074BA8" w:rsidP="00DE2A80">
            <w:pPr>
              <w:pStyle w:val="TAL"/>
            </w:pPr>
            <w:r w:rsidRPr="0012712B">
              <w:t>Not present</w:t>
            </w:r>
          </w:p>
        </w:tc>
        <w:tc>
          <w:tcPr>
            <w:tcW w:w="1700" w:type="dxa"/>
          </w:tcPr>
          <w:p w14:paraId="79C86E35" w14:textId="77777777" w:rsidR="00074BA8" w:rsidRPr="0012712B" w:rsidRDefault="00074BA8" w:rsidP="00DE2A80">
            <w:pPr>
              <w:pStyle w:val="TAL"/>
            </w:pPr>
            <w:r w:rsidRPr="0012712B">
              <w:t>See TS 24.380 [10] Table 8.2.3.21-3.</w:t>
            </w:r>
          </w:p>
          <w:p w14:paraId="1938E8F5" w14:textId="77777777" w:rsidR="00074BA8" w:rsidRPr="0012712B" w:rsidRDefault="00074BA8" w:rsidP="00DE2A80">
            <w:pPr>
              <w:pStyle w:val="TAL"/>
              <w:rPr>
                <w:rFonts w:eastAsia="MS PGothic"/>
              </w:rPr>
            </w:pPr>
            <w:r w:rsidRPr="0012712B">
              <w:t>Not present if Location Type is set to "Not provided"</w:t>
            </w:r>
          </w:p>
        </w:tc>
        <w:tc>
          <w:tcPr>
            <w:tcW w:w="1245" w:type="dxa"/>
          </w:tcPr>
          <w:p w14:paraId="374DC2AA" w14:textId="77777777" w:rsidR="00074BA8" w:rsidRPr="0012712B" w:rsidRDefault="00074BA8" w:rsidP="00DE2A80">
            <w:pPr>
              <w:pStyle w:val="TAL"/>
              <w:rPr>
                <w:rFonts w:eastAsia="MS Mincho"/>
              </w:rPr>
            </w:pPr>
          </w:p>
        </w:tc>
      </w:tr>
    </w:tbl>
    <w:p w14:paraId="3AC8D6D5" w14:textId="77777777" w:rsidR="00890EFF" w:rsidRPr="0012712B" w:rsidRDefault="00890EFF" w:rsidP="00890EFF"/>
    <w:p w14:paraId="45E67BCD" w14:textId="77777777" w:rsidR="00890EFF" w:rsidRPr="0012712B" w:rsidRDefault="00890EFF" w:rsidP="00FD380B">
      <w:pPr>
        <w:pStyle w:val="Heading4"/>
      </w:pPr>
      <w:bookmarkStart w:id="71" w:name="_Toc20909049"/>
      <w:bookmarkStart w:id="72" w:name="_Toc27678188"/>
      <w:bookmarkStart w:id="73" w:name="_Toc36037210"/>
      <w:bookmarkStart w:id="74" w:name="_Toc44398287"/>
      <w:bookmarkStart w:id="75" w:name="_Toc52382473"/>
      <w:bookmarkStart w:id="76" w:name="_Toc60687382"/>
      <w:bookmarkStart w:id="77" w:name="_Toc68726547"/>
      <w:r w:rsidRPr="0012712B">
        <w:t>5.5.6.8</w:t>
      </w:r>
      <w:r w:rsidRPr="0012712B">
        <w:tab/>
        <w:t>Floor Revoke</w:t>
      </w:r>
      <w:bookmarkEnd w:id="71"/>
      <w:bookmarkEnd w:id="72"/>
      <w:bookmarkEnd w:id="73"/>
      <w:bookmarkEnd w:id="74"/>
      <w:bookmarkEnd w:id="75"/>
      <w:bookmarkEnd w:id="76"/>
      <w:bookmarkEnd w:id="77"/>
    </w:p>
    <w:p w14:paraId="362839D2" w14:textId="77777777" w:rsidR="00890EFF" w:rsidRPr="0012712B" w:rsidRDefault="00890EFF" w:rsidP="000B457D">
      <w:pPr>
        <w:pStyle w:val="TH"/>
      </w:pPr>
      <w:r w:rsidRPr="0012712B">
        <w:t>Table 5.5.6.8-1: Floor Revoke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0EFF" w:rsidRPr="0012712B" w14:paraId="4AD6879F" w14:textId="77777777" w:rsidTr="0032116C">
        <w:trPr>
          <w:cantSplit/>
          <w:jc w:val="center"/>
        </w:trPr>
        <w:tc>
          <w:tcPr>
            <w:tcW w:w="9747" w:type="dxa"/>
            <w:gridSpan w:val="4"/>
          </w:tcPr>
          <w:p w14:paraId="403EF8AB" w14:textId="77777777" w:rsidR="00890EFF" w:rsidRPr="0012712B" w:rsidRDefault="00890EFF" w:rsidP="00614EAC">
            <w:pPr>
              <w:pStyle w:val="TAL"/>
              <w:rPr>
                <w:rFonts w:eastAsia="MS Mincho"/>
              </w:rPr>
            </w:pPr>
            <w:r w:rsidRPr="0012712B">
              <w:rPr>
                <w:rFonts w:eastAsia="MS Mincho"/>
              </w:rPr>
              <w:t>Derivation Path: 24.38</w:t>
            </w:r>
            <w:r w:rsidR="009D1F1E" w:rsidRPr="0012712B">
              <w:rPr>
                <w:rFonts w:eastAsia="MS Mincho"/>
              </w:rPr>
              <w:t>0 [1</w:t>
            </w:r>
            <w:r w:rsidRPr="0012712B">
              <w:rPr>
                <w:rFonts w:eastAsia="MS Mincho"/>
              </w:rPr>
              <w:t>0], Table 8.2.10.1-1.</w:t>
            </w:r>
          </w:p>
        </w:tc>
      </w:tr>
      <w:tr w:rsidR="00890EFF" w:rsidRPr="0012712B" w14:paraId="5D45ACBB" w14:textId="77777777" w:rsidTr="0032116C">
        <w:trPr>
          <w:cantSplit/>
          <w:jc w:val="center"/>
        </w:trPr>
        <w:tc>
          <w:tcPr>
            <w:tcW w:w="4535" w:type="dxa"/>
          </w:tcPr>
          <w:p w14:paraId="231DADE3" w14:textId="77777777" w:rsidR="00890EFF" w:rsidRPr="0012712B" w:rsidRDefault="00890EFF" w:rsidP="00614EAC">
            <w:pPr>
              <w:pStyle w:val="TAH"/>
              <w:rPr>
                <w:rFonts w:eastAsia="MS Mincho"/>
              </w:rPr>
            </w:pPr>
            <w:r w:rsidRPr="0012712B">
              <w:rPr>
                <w:rFonts w:eastAsia="MS Mincho"/>
              </w:rPr>
              <w:t>Information Element</w:t>
            </w:r>
          </w:p>
        </w:tc>
        <w:tc>
          <w:tcPr>
            <w:tcW w:w="2267" w:type="dxa"/>
          </w:tcPr>
          <w:p w14:paraId="44A4B01C" w14:textId="77777777" w:rsidR="00890EFF" w:rsidRPr="0012712B" w:rsidRDefault="00890EFF" w:rsidP="00614EAC">
            <w:pPr>
              <w:pStyle w:val="TAH"/>
              <w:rPr>
                <w:rFonts w:eastAsia="MS Mincho"/>
              </w:rPr>
            </w:pPr>
            <w:r w:rsidRPr="0012712B">
              <w:rPr>
                <w:rFonts w:eastAsia="MS Mincho"/>
              </w:rPr>
              <w:t>Value/remark</w:t>
            </w:r>
          </w:p>
        </w:tc>
        <w:tc>
          <w:tcPr>
            <w:tcW w:w="1700" w:type="dxa"/>
          </w:tcPr>
          <w:p w14:paraId="7D05096B" w14:textId="77777777" w:rsidR="00890EFF" w:rsidRPr="0012712B" w:rsidRDefault="00890EFF" w:rsidP="00614EAC">
            <w:pPr>
              <w:pStyle w:val="TAH"/>
              <w:rPr>
                <w:rFonts w:eastAsia="MS Mincho"/>
              </w:rPr>
            </w:pPr>
            <w:r w:rsidRPr="0012712B">
              <w:rPr>
                <w:rFonts w:eastAsia="MS Mincho"/>
              </w:rPr>
              <w:t>Comment</w:t>
            </w:r>
          </w:p>
        </w:tc>
        <w:tc>
          <w:tcPr>
            <w:tcW w:w="1245" w:type="dxa"/>
          </w:tcPr>
          <w:p w14:paraId="4547599D" w14:textId="77777777" w:rsidR="00890EFF" w:rsidRPr="0012712B" w:rsidRDefault="00890EFF" w:rsidP="00614EAC">
            <w:pPr>
              <w:pStyle w:val="TAH"/>
              <w:rPr>
                <w:rFonts w:eastAsia="MS Mincho"/>
              </w:rPr>
            </w:pPr>
            <w:r w:rsidRPr="0012712B">
              <w:rPr>
                <w:rFonts w:eastAsia="MS Mincho"/>
              </w:rPr>
              <w:t>Condition</w:t>
            </w:r>
          </w:p>
        </w:tc>
      </w:tr>
      <w:tr w:rsidR="00DA7B19" w:rsidRPr="0012712B" w14:paraId="65F9F2DE" w14:textId="77777777" w:rsidTr="0032116C">
        <w:trPr>
          <w:cantSplit/>
          <w:jc w:val="center"/>
        </w:trPr>
        <w:tc>
          <w:tcPr>
            <w:tcW w:w="4535" w:type="dxa"/>
          </w:tcPr>
          <w:p w14:paraId="550073D3" w14:textId="77777777" w:rsidR="00DA7B19" w:rsidRPr="0012712B" w:rsidRDefault="00DA7B19" w:rsidP="00DA7B19">
            <w:pPr>
              <w:pStyle w:val="TAL"/>
              <w:rPr>
                <w:rFonts w:eastAsia="MS Mincho"/>
              </w:rPr>
            </w:pPr>
            <w:r w:rsidRPr="0012712B">
              <w:rPr>
                <w:rFonts w:eastAsia="MS Mincho"/>
              </w:rPr>
              <w:t>RTCP header</w:t>
            </w:r>
          </w:p>
        </w:tc>
        <w:tc>
          <w:tcPr>
            <w:tcW w:w="2267" w:type="dxa"/>
          </w:tcPr>
          <w:p w14:paraId="0D684317" w14:textId="77777777" w:rsidR="00DA7B19" w:rsidRPr="0012712B" w:rsidRDefault="00DA7B19" w:rsidP="00DA7B19">
            <w:pPr>
              <w:pStyle w:val="TAL"/>
            </w:pPr>
          </w:p>
        </w:tc>
        <w:tc>
          <w:tcPr>
            <w:tcW w:w="1700" w:type="dxa"/>
          </w:tcPr>
          <w:p w14:paraId="73E2903C" w14:textId="77777777" w:rsidR="00DA7B19" w:rsidRPr="0012712B" w:rsidRDefault="00DA7B19" w:rsidP="00DA7B19">
            <w:pPr>
              <w:pStyle w:val="TAL"/>
              <w:rPr>
                <w:rFonts w:eastAsia="MS PGothic"/>
              </w:rPr>
            </w:pPr>
          </w:p>
        </w:tc>
        <w:tc>
          <w:tcPr>
            <w:tcW w:w="1245" w:type="dxa"/>
          </w:tcPr>
          <w:p w14:paraId="55C4478E" w14:textId="77777777" w:rsidR="00DA7B19" w:rsidRPr="0012712B" w:rsidRDefault="00DA7B19" w:rsidP="00DA7B19">
            <w:pPr>
              <w:pStyle w:val="TAL"/>
              <w:rPr>
                <w:rFonts w:eastAsia="MS Mincho"/>
              </w:rPr>
            </w:pPr>
          </w:p>
        </w:tc>
      </w:tr>
      <w:tr w:rsidR="00DA7B19" w:rsidRPr="0012712B" w14:paraId="00D21B9D" w14:textId="77777777" w:rsidTr="0032116C">
        <w:trPr>
          <w:cantSplit/>
          <w:jc w:val="center"/>
        </w:trPr>
        <w:tc>
          <w:tcPr>
            <w:tcW w:w="4535" w:type="dxa"/>
          </w:tcPr>
          <w:p w14:paraId="40E71826" w14:textId="77777777" w:rsidR="00DA7B19" w:rsidRPr="0012712B" w:rsidRDefault="00DA7B19" w:rsidP="00DA7B19">
            <w:pPr>
              <w:pStyle w:val="TAL"/>
              <w:rPr>
                <w:rFonts w:eastAsia="MS Mincho"/>
              </w:rPr>
            </w:pPr>
            <w:r w:rsidRPr="0012712B">
              <w:rPr>
                <w:rFonts w:eastAsia="MS Mincho"/>
              </w:rPr>
              <w:t xml:space="preserve">  Subtype</w:t>
            </w:r>
          </w:p>
        </w:tc>
        <w:tc>
          <w:tcPr>
            <w:tcW w:w="2267" w:type="dxa"/>
          </w:tcPr>
          <w:p w14:paraId="7C963A0D" w14:textId="77777777" w:rsidR="00DA7B19" w:rsidRPr="0012712B" w:rsidRDefault="00DA7B19" w:rsidP="00DA7B19">
            <w:pPr>
              <w:pStyle w:val="TAL"/>
            </w:pPr>
            <w:r w:rsidRPr="0012712B">
              <w:t>00110</w:t>
            </w:r>
          </w:p>
        </w:tc>
        <w:tc>
          <w:tcPr>
            <w:tcW w:w="1700" w:type="dxa"/>
          </w:tcPr>
          <w:p w14:paraId="2A3DF32B" w14:textId="77777777" w:rsidR="00DA7B19" w:rsidRPr="0012712B" w:rsidRDefault="00DA7B19" w:rsidP="00DA7B19">
            <w:pPr>
              <w:pStyle w:val="TAL"/>
              <w:rPr>
                <w:rFonts w:eastAsia="MS PGothic"/>
              </w:rPr>
            </w:pPr>
            <w:r w:rsidRPr="0012712B">
              <w:rPr>
                <w:rFonts w:eastAsia="MS PGothic"/>
              </w:rPr>
              <w:t>Floor Revoke</w:t>
            </w:r>
          </w:p>
        </w:tc>
        <w:tc>
          <w:tcPr>
            <w:tcW w:w="1245" w:type="dxa"/>
          </w:tcPr>
          <w:p w14:paraId="25A68892" w14:textId="77777777" w:rsidR="00DA7B19" w:rsidRPr="0012712B" w:rsidRDefault="00DA7B19" w:rsidP="00DA7B19">
            <w:pPr>
              <w:pStyle w:val="TAL"/>
              <w:rPr>
                <w:rFonts w:eastAsia="MS Mincho"/>
              </w:rPr>
            </w:pPr>
          </w:p>
        </w:tc>
      </w:tr>
      <w:tr w:rsidR="00890EFF" w:rsidRPr="0012712B" w14:paraId="07973E91" w14:textId="77777777" w:rsidTr="0032116C">
        <w:trPr>
          <w:cantSplit/>
          <w:jc w:val="center"/>
        </w:trPr>
        <w:tc>
          <w:tcPr>
            <w:tcW w:w="4535" w:type="dxa"/>
          </w:tcPr>
          <w:p w14:paraId="177A0FF5" w14:textId="77777777" w:rsidR="00890EFF" w:rsidRPr="0012712B" w:rsidRDefault="00DA7B19" w:rsidP="00614EAC">
            <w:pPr>
              <w:pStyle w:val="TAL"/>
              <w:rPr>
                <w:rFonts w:eastAsia="MS Mincho"/>
              </w:rPr>
            </w:pPr>
            <w:r w:rsidRPr="0012712B">
              <w:rPr>
                <w:rFonts w:eastAsia="MS Mincho"/>
              </w:rPr>
              <w:t xml:space="preserve">  </w:t>
            </w:r>
            <w:r w:rsidR="00890EFF" w:rsidRPr="0012712B">
              <w:rPr>
                <w:rFonts w:eastAsia="MS Mincho"/>
              </w:rPr>
              <w:t>SSRC</w:t>
            </w:r>
          </w:p>
        </w:tc>
        <w:tc>
          <w:tcPr>
            <w:tcW w:w="2267" w:type="dxa"/>
          </w:tcPr>
          <w:p w14:paraId="40C2ED24" w14:textId="77777777" w:rsidR="00890EFF" w:rsidRPr="0012712B" w:rsidRDefault="00C70A53" w:rsidP="00614EAC">
            <w:pPr>
              <w:pStyle w:val="TAL"/>
              <w:rPr>
                <w:rFonts w:eastAsia="MS PGothic"/>
              </w:rPr>
            </w:pPr>
            <w:r w:rsidRPr="0012712B">
              <w:t>The SSRC of the message sender</w:t>
            </w:r>
          </w:p>
        </w:tc>
        <w:tc>
          <w:tcPr>
            <w:tcW w:w="1700" w:type="dxa"/>
          </w:tcPr>
          <w:p w14:paraId="111059D5" w14:textId="77777777" w:rsidR="00C70A53" w:rsidRPr="0012712B" w:rsidRDefault="00890EFF" w:rsidP="00C70A53">
            <w:pPr>
              <w:pStyle w:val="TAL"/>
              <w:rPr>
                <w:rFonts w:eastAsia="MS PGothic"/>
              </w:rPr>
            </w:pPr>
            <w:r w:rsidRPr="0012712B">
              <w:rPr>
                <w:rFonts w:eastAsia="MS PGothic"/>
              </w:rPr>
              <w:t>The SSRC of the floor control server</w:t>
            </w:r>
            <w:r w:rsidR="00C70A53" w:rsidRPr="0012712B">
              <w:rPr>
                <w:rFonts w:eastAsia="MS PGothic"/>
              </w:rPr>
              <w:t xml:space="preserve"> for </w:t>
            </w:r>
            <w:r w:rsidR="00C70A53" w:rsidRPr="0012712B">
              <w:t>on-network and floor arbitrator for off-network</w:t>
            </w:r>
            <w:r w:rsidR="00C70A53" w:rsidRPr="0012712B">
              <w:rPr>
                <w:rFonts w:eastAsia="MS PGothic"/>
              </w:rPr>
              <w:t>.</w:t>
            </w:r>
          </w:p>
          <w:p w14:paraId="3B52F0C8" w14:textId="77777777" w:rsidR="00C70A53" w:rsidRPr="0012712B" w:rsidRDefault="00C70A53" w:rsidP="00C70A53">
            <w:pPr>
              <w:pStyle w:val="TAL"/>
              <w:rPr>
                <w:rFonts w:eastAsia="MS PGothic"/>
              </w:rPr>
            </w:pPr>
          </w:p>
          <w:p w14:paraId="77EC0F88" w14:textId="77777777" w:rsidR="00890EFF" w:rsidRPr="0012712B" w:rsidRDefault="00C70A53" w:rsidP="00614EAC">
            <w:pPr>
              <w:pStyle w:val="TAL"/>
              <w:rPr>
                <w:rFonts w:eastAsia="MS PGothic"/>
              </w:rPr>
            </w:pPr>
            <w:r w:rsidRPr="0012712B">
              <w:rPr>
                <w:rFonts w:eastAsia="MS PGothic"/>
              </w:rPr>
              <w:t xml:space="preserve">Notation in accordance with </w:t>
            </w:r>
            <w:r w:rsidR="0032116C" w:rsidRPr="0012712B">
              <w:rPr>
                <w:rFonts w:eastAsia="MS PGothic"/>
              </w:rPr>
              <w:t>clause </w:t>
            </w:r>
            <w:r w:rsidR="006D519A" w:rsidRPr="0012712B">
              <w:t>5</w:t>
            </w:r>
            <w:r w:rsidRPr="0012712B">
              <w:t xml:space="preserve">.5.6.1. </w:t>
            </w:r>
            <w:r w:rsidRPr="0012712B">
              <w:rPr>
                <w:rFonts w:eastAsia="MS PGothic"/>
              </w:rPr>
              <w:t>Coded as specified in IETF RFC 355</w:t>
            </w:r>
            <w:r w:rsidR="009D1F1E" w:rsidRPr="0012712B">
              <w:rPr>
                <w:rFonts w:eastAsia="MS PGothic"/>
              </w:rPr>
              <w:t>0 [7</w:t>
            </w:r>
            <w:r w:rsidRPr="0012712B">
              <w:rPr>
                <w:rFonts w:eastAsia="MS PGothic"/>
              </w:rPr>
              <w:t>6]</w:t>
            </w:r>
            <w:r w:rsidR="00890EFF" w:rsidRPr="0012712B">
              <w:rPr>
                <w:rFonts w:eastAsia="MS PGothic"/>
              </w:rPr>
              <w:t>.</w:t>
            </w:r>
          </w:p>
        </w:tc>
        <w:tc>
          <w:tcPr>
            <w:tcW w:w="1245" w:type="dxa"/>
          </w:tcPr>
          <w:p w14:paraId="361CBD4F" w14:textId="77777777" w:rsidR="00890EFF" w:rsidRPr="0012712B" w:rsidRDefault="00890EFF" w:rsidP="00614EAC">
            <w:pPr>
              <w:pStyle w:val="TAL"/>
              <w:rPr>
                <w:rFonts w:eastAsia="MS Mincho"/>
              </w:rPr>
            </w:pPr>
          </w:p>
        </w:tc>
      </w:tr>
      <w:tr w:rsidR="00890EFF" w:rsidRPr="0012712B" w14:paraId="20391B72" w14:textId="77777777" w:rsidTr="0032116C">
        <w:trPr>
          <w:cantSplit/>
          <w:jc w:val="center"/>
        </w:trPr>
        <w:tc>
          <w:tcPr>
            <w:tcW w:w="4535" w:type="dxa"/>
          </w:tcPr>
          <w:p w14:paraId="5048035C" w14:textId="77777777" w:rsidR="00890EFF" w:rsidRPr="0012712B" w:rsidRDefault="00DA7B19" w:rsidP="00614EAC">
            <w:pPr>
              <w:pStyle w:val="TAL"/>
              <w:rPr>
                <w:rFonts w:eastAsia="MS Mincho"/>
              </w:rPr>
            </w:pPr>
            <w:r w:rsidRPr="0012712B">
              <w:rPr>
                <w:rFonts w:eastAsia="MS Mincho"/>
              </w:rPr>
              <w:t xml:space="preserve">  </w:t>
            </w:r>
            <w:r w:rsidR="00890EFF" w:rsidRPr="0012712B">
              <w:rPr>
                <w:rFonts w:eastAsia="MS Mincho"/>
              </w:rPr>
              <w:t>name</w:t>
            </w:r>
          </w:p>
        </w:tc>
        <w:tc>
          <w:tcPr>
            <w:tcW w:w="2267" w:type="dxa"/>
          </w:tcPr>
          <w:p w14:paraId="75B5D395" w14:textId="77777777" w:rsidR="00890EFF" w:rsidRPr="0012712B" w:rsidRDefault="00890EFF" w:rsidP="00614EAC">
            <w:pPr>
              <w:pStyle w:val="TAL"/>
              <w:rPr>
                <w:rFonts w:eastAsia="MS PGothic"/>
              </w:rPr>
            </w:pPr>
            <w:r w:rsidRPr="0012712B">
              <w:rPr>
                <w:rFonts w:eastAsia="MS Mincho"/>
              </w:rPr>
              <w:t>MCPT</w:t>
            </w:r>
          </w:p>
        </w:tc>
        <w:tc>
          <w:tcPr>
            <w:tcW w:w="1700" w:type="dxa"/>
          </w:tcPr>
          <w:p w14:paraId="5B83024C" w14:textId="77777777" w:rsidR="00890EFF" w:rsidRPr="0012712B" w:rsidRDefault="00890EFF" w:rsidP="00614EAC">
            <w:pPr>
              <w:pStyle w:val="TAL"/>
              <w:rPr>
                <w:rFonts w:eastAsia="MS PGothic"/>
              </w:rPr>
            </w:pPr>
          </w:p>
        </w:tc>
        <w:tc>
          <w:tcPr>
            <w:tcW w:w="1245" w:type="dxa"/>
          </w:tcPr>
          <w:p w14:paraId="4BFC1186" w14:textId="77777777" w:rsidR="00890EFF" w:rsidRPr="0012712B" w:rsidRDefault="00890EFF" w:rsidP="00614EAC">
            <w:pPr>
              <w:pStyle w:val="TAL"/>
              <w:rPr>
                <w:rFonts w:eastAsia="MS Mincho"/>
              </w:rPr>
            </w:pPr>
          </w:p>
        </w:tc>
      </w:tr>
      <w:tr w:rsidR="00890EFF" w:rsidRPr="0012712B" w14:paraId="5372B82C" w14:textId="77777777" w:rsidTr="0032116C">
        <w:trPr>
          <w:cantSplit/>
          <w:jc w:val="center"/>
        </w:trPr>
        <w:tc>
          <w:tcPr>
            <w:tcW w:w="4535" w:type="dxa"/>
          </w:tcPr>
          <w:p w14:paraId="49DEAF1E" w14:textId="77777777" w:rsidR="00890EFF" w:rsidRPr="0012712B" w:rsidRDefault="00890EFF" w:rsidP="00614EAC">
            <w:pPr>
              <w:pStyle w:val="TAL"/>
              <w:rPr>
                <w:rFonts w:eastAsia="MS Mincho"/>
              </w:rPr>
            </w:pPr>
            <w:r w:rsidRPr="0012712B">
              <w:rPr>
                <w:rFonts w:eastAsia="MS Mincho"/>
              </w:rPr>
              <w:t>Reject Cause</w:t>
            </w:r>
          </w:p>
        </w:tc>
        <w:tc>
          <w:tcPr>
            <w:tcW w:w="2267" w:type="dxa"/>
          </w:tcPr>
          <w:p w14:paraId="7EF0EF68" w14:textId="77777777" w:rsidR="00890EFF" w:rsidRPr="0012712B" w:rsidRDefault="00890EFF" w:rsidP="00614EAC">
            <w:pPr>
              <w:pStyle w:val="TAL"/>
              <w:rPr>
                <w:rFonts w:eastAsia="MS Mincho"/>
              </w:rPr>
            </w:pPr>
          </w:p>
        </w:tc>
        <w:tc>
          <w:tcPr>
            <w:tcW w:w="1700" w:type="dxa"/>
          </w:tcPr>
          <w:p w14:paraId="7C1D5CFE" w14:textId="77777777" w:rsidR="00890EFF" w:rsidRPr="0012712B" w:rsidRDefault="00890EFF" w:rsidP="00614EAC">
            <w:pPr>
              <w:pStyle w:val="TAL"/>
              <w:rPr>
                <w:rFonts w:eastAsia="MS PGothic"/>
              </w:rPr>
            </w:pPr>
          </w:p>
        </w:tc>
        <w:tc>
          <w:tcPr>
            <w:tcW w:w="1245" w:type="dxa"/>
          </w:tcPr>
          <w:p w14:paraId="0D8571FD" w14:textId="77777777" w:rsidR="00890EFF" w:rsidRPr="0012712B" w:rsidRDefault="00890EFF" w:rsidP="00614EAC">
            <w:pPr>
              <w:pStyle w:val="TAL"/>
              <w:rPr>
                <w:rFonts w:eastAsia="MS Mincho"/>
              </w:rPr>
            </w:pPr>
          </w:p>
        </w:tc>
      </w:tr>
      <w:tr w:rsidR="00890EFF" w:rsidRPr="0012712B" w14:paraId="3DB4E755" w14:textId="77777777" w:rsidTr="0032116C">
        <w:trPr>
          <w:cantSplit/>
          <w:jc w:val="center"/>
        </w:trPr>
        <w:tc>
          <w:tcPr>
            <w:tcW w:w="4535" w:type="dxa"/>
          </w:tcPr>
          <w:p w14:paraId="731051D7" w14:textId="77777777" w:rsidR="00890EFF" w:rsidRPr="0012712B" w:rsidRDefault="00890EFF" w:rsidP="00614EAC">
            <w:pPr>
              <w:pStyle w:val="TAL"/>
              <w:rPr>
                <w:rFonts w:eastAsia="MS Mincho"/>
              </w:rPr>
            </w:pPr>
            <w:r w:rsidRPr="0012712B">
              <w:rPr>
                <w:rFonts w:eastAsia="MS Mincho"/>
              </w:rPr>
              <w:t xml:space="preserve">  Reject Cause</w:t>
            </w:r>
          </w:p>
        </w:tc>
        <w:tc>
          <w:tcPr>
            <w:tcW w:w="2267" w:type="dxa"/>
          </w:tcPr>
          <w:p w14:paraId="5420877C" w14:textId="77777777" w:rsidR="00890EFF" w:rsidRPr="0012712B" w:rsidRDefault="00890EFF" w:rsidP="00614EAC">
            <w:pPr>
              <w:pStyle w:val="TAL"/>
              <w:rPr>
                <w:rFonts w:eastAsia="MS Mincho"/>
              </w:rPr>
            </w:pPr>
            <w:r w:rsidRPr="0012712B">
              <w:rPr>
                <w:rFonts w:eastAsia="MS Mincho"/>
              </w:rPr>
              <w:t>"4"</w:t>
            </w:r>
          </w:p>
        </w:tc>
        <w:tc>
          <w:tcPr>
            <w:tcW w:w="1700" w:type="dxa"/>
          </w:tcPr>
          <w:p w14:paraId="7EFA8CEA" w14:textId="77777777" w:rsidR="00890EFF" w:rsidRPr="0012712B" w:rsidRDefault="00890EFF" w:rsidP="00614EAC">
            <w:pPr>
              <w:pStyle w:val="TAL"/>
              <w:rPr>
                <w:rFonts w:eastAsia="MS PGothic"/>
              </w:rPr>
            </w:pPr>
            <w:r w:rsidRPr="0012712B">
              <w:rPr>
                <w:rFonts w:eastAsia="MS Mincho"/>
              </w:rPr>
              <w:t>Cause#4 - Media Burst pre-empted</w:t>
            </w:r>
          </w:p>
        </w:tc>
        <w:tc>
          <w:tcPr>
            <w:tcW w:w="1245" w:type="dxa"/>
          </w:tcPr>
          <w:p w14:paraId="6CFCEA49" w14:textId="77777777" w:rsidR="00890EFF" w:rsidRPr="0012712B" w:rsidRDefault="00890EFF" w:rsidP="00614EAC">
            <w:pPr>
              <w:pStyle w:val="TAL"/>
              <w:rPr>
                <w:rFonts w:eastAsia="MS Mincho"/>
              </w:rPr>
            </w:pPr>
          </w:p>
        </w:tc>
      </w:tr>
      <w:tr w:rsidR="00890EFF" w:rsidRPr="0012712B" w14:paraId="5CC7A3DD" w14:textId="77777777" w:rsidTr="0032116C">
        <w:trPr>
          <w:cantSplit/>
          <w:jc w:val="center"/>
        </w:trPr>
        <w:tc>
          <w:tcPr>
            <w:tcW w:w="4535" w:type="dxa"/>
            <w:tcBorders>
              <w:bottom w:val="single" w:sz="4" w:space="0" w:color="auto"/>
            </w:tcBorders>
          </w:tcPr>
          <w:p w14:paraId="601B889C" w14:textId="77777777" w:rsidR="00890EFF" w:rsidRPr="0012712B" w:rsidRDefault="00890EFF" w:rsidP="00614EAC">
            <w:pPr>
              <w:pStyle w:val="TAL"/>
              <w:rPr>
                <w:rFonts w:eastAsia="MS Mincho"/>
              </w:rPr>
            </w:pPr>
            <w:r w:rsidRPr="0012712B">
              <w:rPr>
                <w:rFonts w:eastAsia="MS Mincho"/>
              </w:rPr>
              <w:t xml:space="preserve">  Reject Phrase</w:t>
            </w:r>
          </w:p>
        </w:tc>
        <w:tc>
          <w:tcPr>
            <w:tcW w:w="2267" w:type="dxa"/>
          </w:tcPr>
          <w:p w14:paraId="1B54B59F" w14:textId="77777777" w:rsidR="00890EFF" w:rsidRPr="0012712B" w:rsidRDefault="00890EFF" w:rsidP="00614EAC">
            <w:pPr>
              <w:pStyle w:val="TAL"/>
              <w:rPr>
                <w:rFonts w:eastAsia="MS Mincho"/>
              </w:rPr>
            </w:pPr>
            <w:r w:rsidRPr="0012712B">
              <w:rPr>
                <w:rFonts w:eastAsia="MS Mincho"/>
              </w:rPr>
              <w:t>"Media Burst pre-empted"</w:t>
            </w:r>
          </w:p>
        </w:tc>
        <w:tc>
          <w:tcPr>
            <w:tcW w:w="1700" w:type="dxa"/>
          </w:tcPr>
          <w:p w14:paraId="1BC84C49" w14:textId="77777777" w:rsidR="00890EFF" w:rsidRPr="0012712B" w:rsidRDefault="00890EFF" w:rsidP="00614EAC">
            <w:pPr>
              <w:pStyle w:val="TAL"/>
              <w:rPr>
                <w:rFonts w:eastAsia="MS PGothic"/>
              </w:rPr>
            </w:pPr>
            <w:r w:rsidRPr="0012712B">
              <w:rPr>
                <w:rFonts w:eastAsia="MS PGothic"/>
              </w:rPr>
              <w:t>a text string encoded the text string in the SDES item CNAME as specified in IETF RFC 355</w:t>
            </w:r>
            <w:r w:rsidR="009D1F1E" w:rsidRPr="0012712B">
              <w:rPr>
                <w:rFonts w:eastAsia="MS PGothic"/>
              </w:rPr>
              <w:t>0 [7</w:t>
            </w:r>
            <w:r w:rsidR="00865407" w:rsidRPr="0012712B">
              <w:rPr>
                <w:rFonts w:eastAsia="MS PGothic"/>
              </w:rPr>
              <w:t>6</w:t>
            </w:r>
            <w:r w:rsidRPr="0012712B">
              <w:rPr>
                <w:rFonts w:eastAsia="MS PGothic"/>
              </w:rPr>
              <w:t xml:space="preserve">], </w:t>
            </w:r>
            <w:r w:rsidR="0032116C" w:rsidRPr="0012712B">
              <w:rPr>
                <w:rFonts w:eastAsia="MS PGothic"/>
              </w:rPr>
              <w:t>clause </w:t>
            </w:r>
            <w:r w:rsidR="006D519A" w:rsidRPr="0012712B">
              <w:rPr>
                <w:rFonts w:eastAsia="MS PGothic"/>
              </w:rPr>
              <w:t>6</w:t>
            </w:r>
            <w:r w:rsidRPr="0012712B">
              <w:rPr>
                <w:rFonts w:eastAsia="MS PGothic"/>
              </w:rPr>
              <w:t>.5.1.</w:t>
            </w:r>
          </w:p>
        </w:tc>
        <w:tc>
          <w:tcPr>
            <w:tcW w:w="1245" w:type="dxa"/>
          </w:tcPr>
          <w:p w14:paraId="6E2356D9" w14:textId="77777777" w:rsidR="00890EFF" w:rsidRPr="0012712B" w:rsidRDefault="00890EFF" w:rsidP="00614EAC">
            <w:pPr>
              <w:pStyle w:val="TAL"/>
              <w:rPr>
                <w:rFonts w:eastAsia="MS Mincho"/>
              </w:rPr>
            </w:pPr>
          </w:p>
        </w:tc>
      </w:tr>
      <w:tr w:rsidR="00890EFF" w:rsidRPr="0012712B" w14:paraId="0BA51290" w14:textId="77777777" w:rsidTr="0032116C">
        <w:trPr>
          <w:cantSplit/>
          <w:jc w:val="center"/>
        </w:trPr>
        <w:tc>
          <w:tcPr>
            <w:tcW w:w="4535" w:type="dxa"/>
          </w:tcPr>
          <w:p w14:paraId="71E637D0" w14:textId="77777777" w:rsidR="00890EFF" w:rsidRPr="0012712B" w:rsidRDefault="00890EFF" w:rsidP="00614EAC">
            <w:pPr>
              <w:pStyle w:val="TAL"/>
              <w:rPr>
                <w:rFonts w:eastAsia="MS Mincho"/>
              </w:rPr>
            </w:pPr>
            <w:r w:rsidRPr="0012712B">
              <w:rPr>
                <w:rFonts w:eastAsia="MS Mincho"/>
              </w:rPr>
              <w:t>Track Info</w:t>
            </w:r>
          </w:p>
        </w:tc>
        <w:tc>
          <w:tcPr>
            <w:tcW w:w="2267" w:type="dxa"/>
          </w:tcPr>
          <w:p w14:paraId="27F8214C" w14:textId="77777777" w:rsidR="00890EFF" w:rsidRPr="0012712B" w:rsidRDefault="00890EFF" w:rsidP="00614EAC">
            <w:pPr>
              <w:pStyle w:val="TAL"/>
              <w:rPr>
                <w:rFonts w:eastAsia="MS PGothic"/>
              </w:rPr>
            </w:pPr>
            <w:r w:rsidRPr="0012712B">
              <w:rPr>
                <w:rFonts w:eastAsia="MS PGothic"/>
              </w:rPr>
              <w:t>Not present</w:t>
            </w:r>
          </w:p>
        </w:tc>
        <w:tc>
          <w:tcPr>
            <w:tcW w:w="1700" w:type="dxa"/>
          </w:tcPr>
          <w:p w14:paraId="75222876" w14:textId="77777777" w:rsidR="00890EFF" w:rsidRPr="0012712B" w:rsidRDefault="00890EFF" w:rsidP="00614EAC">
            <w:pPr>
              <w:pStyle w:val="TAL"/>
              <w:rPr>
                <w:rFonts w:eastAsia="MS PGothic"/>
              </w:rPr>
            </w:pPr>
            <w:r w:rsidRPr="0012712B">
              <w:rPr>
                <w:rFonts w:eastAsia="MS PGothic"/>
              </w:rPr>
              <w:t>The MCPTT call does not involve a non-controlling MCPTT function</w:t>
            </w:r>
          </w:p>
        </w:tc>
        <w:tc>
          <w:tcPr>
            <w:tcW w:w="1245" w:type="dxa"/>
          </w:tcPr>
          <w:p w14:paraId="3A773E7D" w14:textId="77777777" w:rsidR="00890EFF" w:rsidRPr="0012712B" w:rsidRDefault="00890EFF" w:rsidP="00614EAC">
            <w:pPr>
              <w:pStyle w:val="TAL"/>
              <w:rPr>
                <w:rFonts w:eastAsia="MS Mincho"/>
              </w:rPr>
            </w:pPr>
          </w:p>
        </w:tc>
      </w:tr>
      <w:tr w:rsidR="00890EFF" w:rsidRPr="0012712B" w14:paraId="5C62DE1B" w14:textId="77777777" w:rsidTr="0032116C">
        <w:trPr>
          <w:cantSplit/>
          <w:jc w:val="center"/>
        </w:trPr>
        <w:tc>
          <w:tcPr>
            <w:tcW w:w="4535" w:type="dxa"/>
          </w:tcPr>
          <w:p w14:paraId="56C5C6EC" w14:textId="77777777" w:rsidR="00890EFF" w:rsidRPr="0012712B" w:rsidRDefault="00890EFF" w:rsidP="00614EAC">
            <w:pPr>
              <w:pStyle w:val="TAL"/>
              <w:rPr>
                <w:rFonts w:eastAsia="MS Mincho"/>
              </w:rPr>
            </w:pPr>
            <w:r w:rsidRPr="0012712B">
              <w:rPr>
                <w:rFonts w:eastAsia="MS Mincho"/>
              </w:rPr>
              <w:t>Floor Indicator</w:t>
            </w:r>
          </w:p>
        </w:tc>
        <w:tc>
          <w:tcPr>
            <w:tcW w:w="2267" w:type="dxa"/>
          </w:tcPr>
          <w:p w14:paraId="7C6D36CE" w14:textId="77777777" w:rsidR="00890EFF" w:rsidRPr="0012712B" w:rsidRDefault="00890EFF" w:rsidP="00614EAC">
            <w:pPr>
              <w:pStyle w:val="TAL"/>
              <w:rPr>
                <w:rFonts w:eastAsia="MS PGothic"/>
              </w:rPr>
            </w:pPr>
          </w:p>
        </w:tc>
        <w:tc>
          <w:tcPr>
            <w:tcW w:w="1700" w:type="dxa"/>
          </w:tcPr>
          <w:p w14:paraId="04DC6C55" w14:textId="77777777" w:rsidR="00890EFF" w:rsidRPr="0012712B" w:rsidRDefault="00890EFF" w:rsidP="00614EAC">
            <w:pPr>
              <w:pStyle w:val="TAL"/>
              <w:rPr>
                <w:rFonts w:eastAsia="MS PGothic"/>
              </w:rPr>
            </w:pPr>
          </w:p>
        </w:tc>
        <w:tc>
          <w:tcPr>
            <w:tcW w:w="1245" w:type="dxa"/>
          </w:tcPr>
          <w:p w14:paraId="1734B726" w14:textId="77777777" w:rsidR="00890EFF" w:rsidRPr="0012712B" w:rsidRDefault="00890EFF" w:rsidP="00614EAC">
            <w:pPr>
              <w:pStyle w:val="TAL"/>
              <w:rPr>
                <w:rFonts w:eastAsia="MS Mincho"/>
              </w:rPr>
            </w:pPr>
          </w:p>
        </w:tc>
      </w:tr>
      <w:tr w:rsidR="00DA7B19" w:rsidRPr="0012712B" w14:paraId="06F4E361" w14:textId="77777777" w:rsidTr="0032116C">
        <w:trPr>
          <w:cantSplit/>
          <w:jc w:val="center"/>
        </w:trPr>
        <w:tc>
          <w:tcPr>
            <w:tcW w:w="4535" w:type="dxa"/>
          </w:tcPr>
          <w:p w14:paraId="57EF9F94" w14:textId="77777777" w:rsidR="00DA7B19" w:rsidRPr="0012712B" w:rsidRDefault="00DA7B19" w:rsidP="00DA7B19">
            <w:pPr>
              <w:pStyle w:val="TAL"/>
              <w:rPr>
                <w:rFonts w:eastAsia="MS Mincho"/>
              </w:rPr>
            </w:pPr>
            <w:r w:rsidRPr="0012712B">
              <w:rPr>
                <w:rFonts w:eastAsia="MS Mincho"/>
              </w:rPr>
              <w:t xml:space="preserve">  Floor Indicator</w:t>
            </w:r>
          </w:p>
        </w:tc>
        <w:tc>
          <w:tcPr>
            <w:tcW w:w="2267" w:type="dxa"/>
          </w:tcPr>
          <w:p w14:paraId="1EC9CE94" w14:textId="77777777" w:rsidR="00DA7B19" w:rsidRPr="0012712B" w:rsidRDefault="00DA7B19" w:rsidP="00DA7B19">
            <w:pPr>
              <w:pStyle w:val="TAL"/>
              <w:rPr>
                <w:rFonts w:eastAsia="MS PGothic"/>
              </w:rPr>
            </w:pPr>
            <w:r w:rsidRPr="0012712B">
              <w:rPr>
                <w:rFonts w:eastAsia="MS PGothic"/>
              </w:rPr>
              <w:t>1000010000000000</w:t>
            </w:r>
          </w:p>
        </w:tc>
        <w:tc>
          <w:tcPr>
            <w:tcW w:w="1700" w:type="dxa"/>
          </w:tcPr>
          <w:p w14:paraId="3F06C720" w14:textId="77777777" w:rsidR="00DA7B19" w:rsidRPr="0012712B" w:rsidRDefault="00DA7B19" w:rsidP="00DA7B19">
            <w:pPr>
              <w:pStyle w:val="TAL"/>
              <w:rPr>
                <w:rFonts w:eastAsia="MS PGothic"/>
              </w:rPr>
            </w:pPr>
            <w:r w:rsidRPr="0012712B">
              <w:rPr>
                <w:rFonts w:eastAsia="MS PGothic"/>
              </w:rPr>
              <w:t>Normal call, queueing supported</w:t>
            </w:r>
          </w:p>
        </w:tc>
        <w:tc>
          <w:tcPr>
            <w:tcW w:w="1245" w:type="dxa"/>
          </w:tcPr>
          <w:p w14:paraId="0211FBC8" w14:textId="77777777" w:rsidR="00DA7B19" w:rsidRPr="0012712B" w:rsidRDefault="00DA7B19" w:rsidP="00DA7B19">
            <w:pPr>
              <w:pStyle w:val="TAL"/>
              <w:rPr>
                <w:rFonts w:eastAsia="MS Mincho"/>
              </w:rPr>
            </w:pPr>
          </w:p>
        </w:tc>
      </w:tr>
    </w:tbl>
    <w:p w14:paraId="7BC3AACC" w14:textId="77777777" w:rsidR="00890EFF" w:rsidRPr="0012712B" w:rsidRDefault="00890EFF" w:rsidP="00890EFF"/>
    <w:p w14:paraId="1C7C4B8A" w14:textId="77777777" w:rsidR="00890EFF" w:rsidRPr="0012712B" w:rsidRDefault="00890EFF" w:rsidP="00FD380B">
      <w:pPr>
        <w:pStyle w:val="Heading4"/>
      </w:pPr>
      <w:bookmarkStart w:id="78" w:name="_Toc20909050"/>
      <w:bookmarkStart w:id="79" w:name="_Toc27678189"/>
      <w:bookmarkStart w:id="80" w:name="_Toc36037211"/>
      <w:bookmarkStart w:id="81" w:name="_Toc44398288"/>
      <w:bookmarkStart w:id="82" w:name="_Toc52382474"/>
      <w:bookmarkStart w:id="83" w:name="_Toc60687383"/>
      <w:bookmarkStart w:id="84" w:name="_Toc68726548"/>
      <w:r w:rsidRPr="0012712B">
        <w:lastRenderedPageBreak/>
        <w:t>5.5.6.9</w:t>
      </w:r>
      <w:r w:rsidRPr="0012712B">
        <w:tab/>
        <w:t>Floor Queue Position Request</w:t>
      </w:r>
      <w:bookmarkEnd w:id="78"/>
      <w:bookmarkEnd w:id="79"/>
      <w:bookmarkEnd w:id="80"/>
      <w:bookmarkEnd w:id="81"/>
      <w:bookmarkEnd w:id="82"/>
      <w:bookmarkEnd w:id="83"/>
      <w:bookmarkEnd w:id="84"/>
    </w:p>
    <w:p w14:paraId="676AA600" w14:textId="77777777" w:rsidR="00890EFF" w:rsidRPr="0012712B" w:rsidRDefault="00890EFF" w:rsidP="000B457D">
      <w:pPr>
        <w:pStyle w:val="TH"/>
      </w:pPr>
      <w:r w:rsidRPr="0012712B">
        <w:t>Table 5.5.6.9-1: Floor Queue Position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0EFF" w:rsidRPr="0012712B" w14:paraId="25519B7D" w14:textId="77777777" w:rsidTr="0032116C">
        <w:trPr>
          <w:cantSplit/>
          <w:jc w:val="center"/>
        </w:trPr>
        <w:tc>
          <w:tcPr>
            <w:tcW w:w="9747" w:type="dxa"/>
            <w:gridSpan w:val="4"/>
          </w:tcPr>
          <w:p w14:paraId="016F4909" w14:textId="77777777" w:rsidR="00890EFF" w:rsidRPr="0012712B" w:rsidRDefault="00890EFF" w:rsidP="00614EAC">
            <w:pPr>
              <w:pStyle w:val="TAL"/>
              <w:rPr>
                <w:rFonts w:eastAsia="MS Mincho"/>
              </w:rPr>
            </w:pPr>
            <w:r w:rsidRPr="0012712B">
              <w:rPr>
                <w:rFonts w:eastAsia="MS Mincho"/>
              </w:rPr>
              <w:t>Derivation Path: 24.38</w:t>
            </w:r>
            <w:r w:rsidR="009D1F1E" w:rsidRPr="0012712B">
              <w:rPr>
                <w:rFonts w:eastAsia="MS Mincho"/>
              </w:rPr>
              <w:t>0 [1</w:t>
            </w:r>
            <w:r w:rsidRPr="0012712B">
              <w:rPr>
                <w:rFonts w:eastAsia="MS Mincho"/>
              </w:rPr>
              <w:t>0], Table 8.2.11-1.</w:t>
            </w:r>
          </w:p>
        </w:tc>
      </w:tr>
      <w:tr w:rsidR="00890EFF" w:rsidRPr="0012712B" w14:paraId="150D6CBD" w14:textId="77777777" w:rsidTr="0032116C">
        <w:trPr>
          <w:cantSplit/>
          <w:jc w:val="center"/>
        </w:trPr>
        <w:tc>
          <w:tcPr>
            <w:tcW w:w="4535" w:type="dxa"/>
          </w:tcPr>
          <w:p w14:paraId="46C6CD3F" w14:textId="77777777" w:rsidR="00890EFF" w:rsidRPr="0012712B" w:rsidRDefault="00890EFF" w:rsidP="00614EAC">
            <w:pPr>
              <w:pStyle w:val="TAH"/>
              <w:rPr>
                <w:rFonts w:eastAsia="MS Mincho"/>
              </w:rPr>
            </w:pPr>
            <w:r w:rsidRPr="0012712B">
              <w:rPr>
                <w:rFonts w:eastAsia="MS Mincho"/>
              </w:rPr>
              <w:t>Information Element</w:t>
            </w:r>
          </w:p>
        </w:tc>
        <w:tc>
          <w:tcPr>
            <w:tcW w:w="2267" w:type="dxa"/>
          </w:tcPr>
          <w:p w14:paraId="53BCD020" w14:textId="77777777" w:rsidR="00890EFF" w:rsidRPr="0012712B" w:rsidRDefault="00890EFF" w:rsidP="00614EAC">
            <w:pPr>
              <w:pStyle w:val="TAH"/>
              <w:rPr>
                <w:rFonts w:eastAsia="MS Mincho"/>
              </w:rPr>
            </w:pPr>
            <w:r w:rsidRPr="0012712B">
              <w:rPr>
                <w:rFonts w:eastAsia="MS Mincho"/>
              </w:rPr>
              <w:t>Value/remark</w:t>
            </w:r>
          </w:p>
        </w:tc>
        <w:tc>
          <w:tcPr>
            <w:tcW w:w="1700" w:type="dxa"/>
          </w:tcPr>
          <w:p w14:paraId="0D8942E1" w14:textId="77777777" w:rsidR="00890EFF" w:rsidRPr="0012712B" w:rsidRDefault="00890EFF" w:rsidP="00614EAC">
            <w:pPr>
              <w:pStyle w:val="TAH"/>
              <w:rPr>
                <w:rFonts w:eastAsia="MS Mincho"/>
              </w:rPr>
            </w:pPr>
            <w:r w:rsidRPr="0012712B">
              <w:rPr>
                <w:rFonts w:eastAsia="MS Mincho"/>
              </w:rPr>
              <w:t>Comment</w:t>
            </w:r>
          </w:p>
        </w:tc>
        <w:tc>
          <w:tcPr>
            <w:tcW w:w="1245" w:type="dxa"/>
          </w:tcPr>
          <w:p w14:paraId="65D770C0" w14:textId="77777777" w:rsidR="00890EFF" w:rsidRPr="0012712B" w:rsidRDefault="00890EFF" w:rsidP="00614EAC">
            <w:pPr>
              <w:pStyle w:val="TAH"/>
              <w:rPr>
                <w:rFonts w:eastAsia="MS Mincho"/>
              </w:rPr>
            </w:pPr>
            <w:r w:rsidRPr="0012712B">
              <w:rPr>
                <w:rFonts w:eastAsia="MS Mincho"/>
              </w:rPr>
              <w:t>Condition</w:t>
            </w:r>
          </w:p>
        </w:tc>
      </w:tr>
      <w:tr w:rsidR="00122C13" w:rsidRPr="0012712B" w14:paraId="14273268" w14:textId="77777777" w:rsidTr="0032116C">
        <w:trPr>
          <w:cantSplit/>
          <w:jc w:val="center"/>
        </w:trPr>
        <w:tc>
          <w:tcPr>
            <w:tcW w:w="4535" w:type="dxa"/>
          </w:tcPr>
          <w:p w14:paraId="3F115338" w14:textId="77777777" w:rsidR="00122C13" w:rsidRPr="0012712B" w:rsidRDefault="00122C13" w:rsidP="00122C13">
            <w:pPr>
              <w:pStyle w:val="TAL"/>
              <w:rPr>
                <w:rFonts w:eastAsia="MS Mincho"/>
              </w:rPr>
            </w:pPr>
            <w:r w:rsidRPr="0012712B">
              <w:rPr>
                <w:rFonts w:eastAsia="MS Mincho"/>
              </w:rPr>
              <w:t>RTCP header</w:t>
            </w:r>
          </w:p>
        </w:tc>
        <w:tc>
          <w:tcPr>
            <w:tcW w:w="2267" w:type="dxa"/>
          </w:tcPr>
          <w:p w14:paraId="16B26CE7" w14:textId="77777777" w:rsidR="00122C13" w:rsidRPr="0012712B" w:rsidRDefault="00122C13" w:rsidP="00122C13">
            <w:pPr>
              <w:pStyle w:val="TAL"/>
            </w:pPr>
          </w:p>
        </w:tc>
        <w:tc>
          <w:tcPr>
            <w:tcW w:w="1700" w:type="dxa"/>
          </w:tcPr>
          <w:p w14:paraId="5608A06D" w14:textId="77777777" w:rsidR="00122C13" w:rsidRPr="0012712B" w:rsidRDefault="00122C13" w:rsidP="00122C13">
            <w:pPr>
              <w:pStyle w:val="TAL"/>
              <w:rPr>
                <w:rFonts w:eastAsia="MS PGothic"/>
              </w:rPr>
            </w:pPr>
          </w:p>
        </w:tc>
        <w:tc>
          <w:tcPr>
            <w:tcW w:w="1245" w:type="dxa"/>
          </w:tcPr>
          <w:p w14:paraId="23FF4C84" w14:textId="77777777" w:rsidR="00122C13" w:rsidRPr="0012712B" w:rsidRDefault="00122C13" w:rsidP="00122C13">
            <w:pPr>
              <w:pStyle w:val="TAL"/>
              <w:rPr>
                <w:rFonts w:eastAsia="MS Mincho"/>
              </w:rPr>
            </w:pPr>
          </w:p>
        </w:tc>
      </w:tr>
      <w:tr w:rsidR="00122C13" w:rsidRPr="0012712B" w14:paraId="65538428" w14:textId="77777777" w:rsidTr="0032116C">
        <w:trPr>
          <w:cantSplit/>
          <w:jc w:val="center"/>
        </w:trPr>
        <w:tc>
          <w:tcPr>
            <w:tcW w:w="4535" w:type="dxa"/>
          </w:tcPr>
          <w:p w14:paraId="3EC57A13" w14:textId="77777777" w:rsidR="00122C13" w:rsidRPr="0012712B" w:rsidRDefault="00122C13" w:rsidP="00122C13">
            <w:pPr>
              <w:pStyle w:val="TAL"/>
              <w:rPr>
                <w:rFonts w:eastAsia="MS Mincho"/>
              </w:rPr>
            </w:pPr>
            <w:r w:rsidRPr="0012712B">
              <w:rPr>
                <w:rFonts w:eastAsia="MS Mincho"/>
              </w:rPr>
              <w:t xml:space="preserve">  Subtype</w:t>
            </w:r>
          </w:p>
        </w:tc>
        <w:tc>
          <w:tcPr>
            <w:tcW w:w="2267" w:type="dxa"/>
          </w:tcPr>
          <w:p w14:paraId="38E910E1" w14:textId="77777777" w:rsidR="00122C13" w:rsidRPr="0012712B" w:rsidRDefault="00122C13" w:rsidP="00122C13">
            <w:pPr>
              <w:pStyle w:val="TAL"/>
            </w:pPr>
            <w:r w:rsidRPr="0012712B">
              <w:t>01000</w:t>
            </w:r>
          </w:p>
        </w:tc>
        <w:tc>
          <w:tcPr>
            <w:tcW w:w="1700" w:type="dxa"/>
          </w:tcPr>
          <w:p w14:paraId="603969BE" w14:textId="77777777" w:rsidR="00122C13" w:rsidRPr="0012712B" w:rsidRDefault="00122C13" w:rsidP="00122C13">
            <w:pPr>
              <w:pStyle w:val="TAL"/>
              <w:rPr>
                <w:rFonts w:eastAsia="MS PGothic"/>
              </w:rPr>
            </w:pPr>
            <w:r w:rsidRPr="0012712B">
              <w:rPr>
                <w:rFonts w:eastAsia="MS PGothic"/>
              </w:rPr>
              <w:t>Floor Queue Position Request</w:t>
            </w:r>
          </w:p>
        </w:tc>
        <w:tc>
          <w:tcPr>
            <w:tcW w:w="1245" w:type="dxa"/>
          </w:tcPr>
          <w:p w14:paraId="159A8E58" w14:textId="77777777" w:rsidR="00122C13" w:rsidRPr="0012712B" w:rsidRDefault="00122C13" w:rsidP="00122C13">
            <w:pPr>
              <w:pStyle w:val="TAL"/>
              <w:rPr>
                <w:rFonts w:eastAsia="MS Mincho"/>
              </w:rPr>
            </w:pPr>
          </w:p>
        </w:tc>
      </w:tr>
      <w:tr w:rsidR="00890EFF" w:rsidRPr="0012712B" w14:paraId="585139F6" w14:textId="77777777" w:rsidTr="0032116C">
        <w:trPr>
          <w:cantSplit/>
          <w:jc w:val="center"/>
        </w:trPr>
        <w:tc>
          <w:tcPr>
            <w:tcW w:w="4535" w:type="dxa"/>
          </w:tcPr>
          <w:p w14:paraId="5001E997" w14:textId="77777777" w:rsidR="00890EFF" w:rsidRPr="0012712B" w:rsidRDefault="00122C13" w:rsidP="00614EAC">
            <w:pPr>
              <w:pStyle w:val="TAL"/>
              <w:rPr>
                <w:rFonts w:eastAsia="MS Mincho"/>
              </w:rPr>
            </w:pPr>
            <w:r w:rsidRPr="0012712B">
              <w:rPr>
                <w:rFonts w:eastAsia="MS Mincho"/>
              </w:rPr>
              <w:t xml:space="preserve">  </w:t>
            </w:r>
            <w:r w:rsidR="00890EFF" w:rsidRPr="0012712B">
              <w:rPr>
                <w:rFonts w:eastAsia="MS Mincho"/>
              </w:rPr>
              <w:t>SSRC</w:t>
            </w:r>
          </w:p>
        </w:tc>
        <w:tc>
          <w:tcPr>
            <w:tcW w:w="2267" w:type="dxa"/>
          </w:tcPr>
          <w:p w14:paraId="746B37BE" w14:textId="77777777" w:rsidR="00890EFF" w:rsidRPr="0012712B" w:rsidRDefault="00C70A53" w:rsidP="00614EAC">
            <w:pPr>
              <w:pStyle w:val="TAL"/>
              <w:rPr>
                <w:rFonts w:eastAsia="MS PGothic"/>
              </w:rPr>
            </w:pPr>
            <w:r w:rsidRPr="0012712B">
              <w:t>The SSRC of the message sender</w:t>
            </w:r>
          </w:p>
        </w:tc>
        <w:tc>
          <w:tcPr>
            <w:tcW w:w="1700" w:type="dxa"/>
          </w:tcPr>
          <w:p w14:paraId="504677D2" w14:textId="77777777" w:rsidR="00C70A53" w:rsidRPr="0012712B" w:rsidRDefault="00890EFF" w:rsidP="00C70A53">
            <w:pPr>
              <w:pStyle w:val="TAL"/>
              <w:rPr>
                <w:rFonts w:eastAsia="MS PGothic"/>
              </w:rPr>
            </w:pPr>
            <w:r w:rsidRPr="0012712B">
              <w:rPr>
                <w:rFonts w:eastAsia="MS PGothic"/>
              </w:rPr>
              <w:t>The SSRC of the floor participant sending the message.</w:t>
            </w:r>
          </w:p>
          <w:p w14:paraId="3A6FA09C" w14:textId="77777777" w:rsidR="00C70A53" w:rsidRPr="0012712B" w:rsidRDefault="00C70A53" w:rsidP="00C70A53">
            <w:pPr>
              <w:pStyle w:val="TAL"/>
              <w:rPr>
                <w:rFonts w:eastAsia="MS PGothic"/>
              </w:rPr>
            </w:pPr>
          </w:p>
          <w:p w14:paraId="67715B09" w14:textId="77777777" w:rsidR="00890EFF" w:rsidRPr="0012712B" w:rsidRDefault="00C70A53" w:rsidP="00C70A53">
            <w:pPr>
              <w:pStyle w:val="TAL"/>
              <w:rPr>
                <w:rFonts w:eastAsia="MS PGothic"/>
              </w:rPr>
            </w:pPr>
            <w:r w:rsidRPr="0012712B">
              <w:rPr>
                <w:rFonts w:eastAsia="MS PGothic"/>
              </w:rPr>
              <w:t xml:space="preserve">Notation in accordance with </w:t>
            </w:r>
            <w:r w:rsidR="0032116C" w:rsidRPr="0012712B">
              <w:rPr>
                <w:rFonts w:eastAsia="MS PGothic"/>
              </w:rPr>
              <w:t>clause </w:t>
            </w:r>
            <w:r w:rsidR="006D519A" w:rsidRPr="0012712B">
              <w:t>5</w:t>
            </w:r>
            <w:r w:rsidRPr="0012712B">
              <w:t xml:space="preserve">.5.6.1. </w:t>
            </w:r>
            <w:proofErr w:type="spellStart"/>
            <w:r w:rsidR="00890EFF" w:rsidRPr="0012712B">
              <w:rPr>
                <w:rFonts w:eastAsia="MS PGothic"/>
              </w:rPr>
              <w:t>Codedas</w:t>
            </w:r>
            <w:proofErr w:type="spellEnd"/>
            <w:r w:rsidR="00890EFF" w:rsidRPr="0012712B">
              <w:rPr>
                <w:rFonts w:eastAsia="MS PGothic"/>
              </w:rPr>
              <w:t xml:space="preserve"> specified in IETF RFC 355</w:t>
            </w:r>
            <w:r w:rsidR="009D1F1E" w:rsidRPr="0012712B">
              <w:rPr>
                <w:rFonts w:eastAsia="MS PGothic"/>
              </w:rPr>
              <w:t>0 [7</w:t>
            </w:r>
            <w:r w:rsidR="00865407" w:rsidRPr="0012712B">
              <w:rPr>
                <w:rFonts w:eastAsia="MS PGothic"/>
              </w:rPr>
              <w:t>6</w:t>
            </w:r>
            <w:r w:rsidR="00890EFF" w:rsidRPr="0012712B">
              <w:rPr>
                <w:rFonts w:eastAsia="MS PGothic"/>
              </w:rPr>
              <w:t>]</w:t>
            </w:r>
          </w:p>
        </w:tc>
        <w:tc>
          <w:tcPr>
            <w:tcW w:w="1245" w:type="dxa"/>
          </w:tcPr>
          <w:p w14:paraId="02BE445C" w14:textId="77777777" w:rsidR="00890EFF" w:rsidRPr="0012712B" w:rsidRDefault="00890EFF" w:rsidP="00614EAC">
            <w:pPr>
              <w:pStyle w:val="TAL"/>
              <w:rPr>
                <w:rFonts w:eastAsia="MS Mincho"/>
              </w:rPr>
            </w:pPr>
          </w:p>
        </w:tc>
      </w:tr>
      <w:tr w:rsidR="00890EFF" w:rsidRPr="0012712B" w14:paraId="0F9CEFDE" w14:textId="77777777" w:rsidTr="0032116C">
        <w:trPr>
          <w:cantSplit/>
          <w:jc w:val="center"/>
        </w:trPr>
        <w:tc>
          <w:tcPr>
            <w:tcW w:w="4535" w:type="dxa"/>
          </w:tcPr>
          <w:p w14:paraId="3F298995" w14:textId="77777777" w:rsidR="00890EFF" w:rsidRPr="0012712B" w:rsidRDefault="00122C13" w:rsidP="00614EAC">
            <w:pPr>
              <w:pStyle w:val="TAL"/>
              <w:rPr>
                <w:rFonts w:eastAsia="MS Mincho"/>
              </w:rPr>
            </w:pPr>
            <w:r w:rsidRPr="0012712B">
              <w:rPr>
                <w:rFonts w:eastAsia="MS Mincho"/>
              </w:rPr>
              <w:t xml:space="preserve">  </w:t>
            </w:r>
            <w:r w:rsidR="00890EFF" w:rsidRPr="0012712B">
              <w:rPr>
                <w:rFonts w:eastAsia="MS Mincho"/>
              </w:rPr>
              <w:t>name</w:t>
            </w:r>
          </w:p>
        </w:tc>
        <w:tc>
          <w:tcPr>
            <w:tcW w:w="2267" w:type="dxa"/>
          </w:tcPr>
          <w:p w14:paraId="378FE33C" w14:textId="77777777" w:rsidR="00890EFF" w:rsidRPr="0012712B" w:rsidRDefault="00890EFF" w:rsidP="00614EAC">
            <w:pPr>
              <w:pStyle w:val="TAL"/>
              <w:rPr>
                <w:rFonts w:eastAsia="MS PGothic"/>
              </w:rPr>
            </w:pPr>
            <w:r w:rsidRPr="0012712B">
              <w:rPr>
                <w:rFonts w:eastAsia="MS Mincho"/>
              </w:rPr>
              <w:t>MCPT</w:t>
            </w:r>
          </w:p>
        </w:tc>
        <w:tc>
          <w:tcPr>
            <w:tcW w:w="1700" w:type="dxa"/>
          </w:tcPr>
          <w:p w14:paraId="260D40ED" w14:textId="77777777" w:rsidR="00890EFF" w:rsidRPr="0012712B" w:rsidRDefault="00890EFF" w:rsidP="00614EAC">
            <w:pPr>
              <w:pStyle w:val="TAL"/>
              <w:rPr>
                <w:rFonts w:eastAsia="MS PGothic"/>
              </w:rPr>
            </w:pPr>
          </w:p>
        </w:tc>
        <w:tc>
          <w:tcPr>
            <w:tcW w:w="1245" w:type="dxa"/>
          </w:tcPr>
          <w:p w14:paraId="65808C8D" w14:textId="77777777" w:rsidR="00890EFF" w:rsidRPr="0012712B" w:rsidRDefault="00890EFF" w:rsidP="00614EAC">
            <w:pPr>
              <w:pStyle w:val="TAL"/>
              <w:rPr>
                <w:rFonts w:eastAsia="MS Mincho"/>
              </w:rPr>
            </w:pPr>
          </w:p>
        </w:tc>
      </w:tr>
      <w:tr w:rsidR="00890EFF" w:rsidRPr="0012712B" w14:paraId="589750FF" w14:textId="77777777" w:rsidTr="0032116C">
        <w:trPr>
          <w:cantSplit/>
          <w:jc w:val="center"/>
        </w:trPr>
        <w:tc>
          <w:tcPr>
            <w:tcW w:w="4535" w:type="dxa"/>
            <w:tcBorders>
              <w:bottom w:val="single" w:sz="4" w:space="0" w:color="auto"/>
            </w:tcBorders>
          </w:tcPr>
          <w:p w14:paraId="12AAC7AE" w14:textId="77777777" w:rsidR="00890EFF" w:rsidRPr="0012712B" w:rsidRDefault="00890EFF" w:rsidP="00614EAC">
            <w:pPr>
              <w:pStyle w:val="TAL"/>
              <w:rPr>
                <w:rFonts w:eastAsia="MS Mincho"/>
              </w:rPr>
            </w:pPr>
            <w:r w:rsidRPr="0012712B">
              <w:rPr>
                <w:rFonts w:eastAsia="MS Mincho"/>
              </w:rPr>
              <w:t>User ID</w:t>
            </w:r>
          </w:p>
        </w:tc>
        <w:tc>
          <w:tcPr>
            <w:tcW w:w="2267" w:type="dxa"/>
          </w:tcPr>
          <w:p w14:paraId="3CBB223F" w14:textId="77777777" w:rsidR="00890EFF" w:rsidRPr="0012712B" w:rsidRDefault="00890EFF" w:rsidP="00614EAC">
            <w:pPr>
              <w:pStyle w:val="TAL"/>
              <w:rPr>
                <w:rFonts w:eastAsia="MS Mincho"/>
              </w:rPr>
            </w:pPr>
            <w:r w:rsidRPr="0012712B">
              <w:rPr>
                <w:rFonts w:eastAsia="MS PGothic"/>
              </w:rPr>
              <w:t>Not present</w:t>
            </w:r>
          </w:p>
        </w:tc>
        <w:tc>
          <w:tcPr>
            <w:tcW w:w="1700" w:type="dxa"/>
          </w:tcPr>
          <w:p w14:paraId="721DA207" w14:textId="77777777" w:rsidR="00890EFF" w:rsidRPr="0012712B" w:rsidRDefault="00890EFF" w:rsidP="00614EAC">
            <w:pPr>
              <w:pStyle w:val="TAL"/>
              <w:rPr>
                <w:rFonts w:eastAsia="MS PGothic"/>
              </w:rPr>
            </w:pPr>
          </w:p>
        </w:tc>
        <w:tc>
          <w:tcPr>
            <w:tcW w:w="1245" w:type="dxa"/>
          </w:tcPr>
          <w:p w14:paraId="75DDC9E5" w14:textId="77777777" w:rsidR="00890EFF" w:rsidRPr="0012712B" w:rsidRDefault="00890EFF" w:rsidP="00614EAC">
            <w:pPr>
              <w:pStyle w:val="TAL"/>
              <w:rPr>
                <w:rFonts w:eastAsia="MS Mincho"/>
              </w:rPr>
            </w:pPr>
            <w:r w:rsidRPr="0012712B">
              <w:rPr>
                <w:rFonts w:eastAsia="MS Mincho"/>
              </w:rPr>
              <w:t>ON-NETWORK</w:t>
            </w:r>
          </w:p>
        </w:tc>
      </w:tr>
      <w:tr w:rsidR="00890EFF" w:rsidRPr="0012712B" w14:paraId="0C6D229E" w14:textId="77777777" w:rsidTr="0032116C">
        <w:trPr>
          <w:cantSplit/>
          <w:jc w:val="center"/>
        </w:trPr>
        <w:tc>
          <w:tcPr>
            <w:tcW w:w="4535" w:type="dxa"/>
            <w:tcBorders>
              <w:bottom w:val="single" w:sz="4" w:space="0" w:color="auto"/>
            </w:tcBorders>
          </w:tcPr>
          <w:p w14:paraId="400B3BC0" w14:textId="77777777" w:rsidR="00890EFF" w:rsidRPr="0012712B" w:rsidRDefault="00890EFF" w:rsidP="00614EAC">
            <w:pPr>
              <w:pStyle w:val="TAL"/>
              <w:rPr>
                <w:rFonts w:eastAsia="MS Mincho"/>
              </w:rPr>
            </w:pPr>
            <w:r w:rsidRPr="0012712B">
              <w:rPr>
                <w:rFonts w:eastAsia="MS Mincho"/>
              </w:rPr>
              <w:t>User ID</w:t>
            </w:r>
          </w:p>
        </w:tc>
        <w:tc>
          <w:tcPr>
            <w:tcW w:w="2267" w:type="dxa"/>
          </w:tcPr>
          <w:p w14:paraId="0A000AEC" w14:textId="77777777" w:rsidR="00890EFF" w:rsidRPr="0012712B" w:rsidRDefault="00890EFF" w:rsidP="00614EAC">
            <w:pPr>
              <w:pStyle w:val="TAL"/>
              <w:rPr>
                <w:rFonts w:eastAsia="MS Mincho"/>
              </w:rPr>
            </w:pPr>
          </w:p>
        </w:tc>
        <w:tc>
          <w:tcPr>
            <w:tcW w:w="1700" w:type="dxa"/>
          </w:tcPr>
          <w:p w14:paraId="3EAFAEDD" w14:textId="77777777" w:rsidR="00890EFF" w:rsidRPr="0012712B" w:rsidRDefault="00890EFF" w:rsidP="00614EAC">
            <w:pPr>
              <w:pStyle w:val="TAL"/>
              <w:rPr>
                <w:rFonts w:eastAsia="MS PGothic"/>
              </w:rPr>
            </w:pPr>
          </w:p>
        </w:tc>
        <w:tc>
          <w:tcPr>
            <w:tcW w:w="1245" w:type="dxa"/>
          </w:tcPr>
          <w:p w14:paraId="74D437C9" w14:textId="77777777" w:rsidR="00890EFF" w:rsidRPr="0012712B" w:rsidRDefault="00890EFF" w:rsidP="00614EAC">
            <w:pPr>
              <w:pStyle w:val="TAL"/>
              <w:rPr>
                <w:rFonts w:eastAsia="MS Mincho"/>
              </w:rPr>
            </w:pPr>
            <w:r w:rsidRPr="0012712B">
              <w:rPr>
                <w:rFonts w:eastAsia="MS Mincho"/>
              </w:rPr>
              <w:t>OFF-NETWORK</w:t>
            </w:r>
          </w:p>
        </w:tc>
      </w:tr>
      <w:tr w:rsidR="00890EFF" w:rsidRPr="0012712B" w14:paraId="7CBB34A9" w14:textId="77777777" w:rsidTr="0032116C">
        <w:trPr>
          <w:cantSplit/>
          <w:jc w:val="center"/>
        </w:trPr>
        <w:tc>
          <w:tcPr>
            <w:tcW w:w="4535" w:type="dxa"/>
            <w:tcBorders>
              <w:top w:val="single" w:sz="4" w:space="0" w:color="auto"/>
            </w:tcBorders>
          </w:tcPr>
          <w:p w14:paraId="51D5BFF8" w14:textId="77777777" w:rsidR="00890EFF" w:rsidRPr="0012712B" w:rsidRDefault="00890EFF" w:rsidP="00614EAC">
            <w:pPr>
              <w:pStyle w:val="TAL"/>
              <w:rPr>
                <w:rFonts w:eastAsia="MS Mincho"/>
              </w:rPr>
            </w:pPr>
            <w:r w:rsidRPr="0012712B">
              <w:rPr>
                <w:rFonts w:eastAsia="MS Mincho"/>
              </w:rPr>
              <w:t xml:space="preserve">  User ID</w:t>
            </w:r>
          </w:p>
        </w:tc>
        <w:tc>
          <w:tcPr>
            <w:tcW w:w="2267" w:type="dxa"/>
          </w:tcPr>
          <w:p w14:paraId="10326C42" w14:textId="77777777" w:rsidR="00890EFF" w:rsidRPr="0012712B" w:rsidRDefault="00D63002" w:rsidP="00614EAC">
            <w:pPr>
              <w:pStyle w:val="TAL"/>
              <w:rPr>
                <w:rFonts w:eastAsia="MS PGothic"/>
              </w:rPr>
            </w:pPr>
            <w:proofErr w:type="spellStart"/>
            <w:r w:rsidRPr="0012712B">
              <w:rPr>
                <w:rFonts w:eastAsia="MS PGothic"/>
              </w:rPr>
              <w:t>px_MCPTT_ID_User_A</w:t>
            </w:r>
            <w:proofErr w:type="spellEnd"/>
          </w:p>
        </w:tc>
        <w:tc>
          <w:tcPr>
            <w:tcW w:w="1700" w:type="dxa"/>
          </w:tcPr>
          <w:p w14:paraId="796FC750" w14:textId="77777777" w:rsidR="00890EFF" w:rsidRPr="0012712B" w:rsidRDefault="00C70A53" w:rsidP="00614EAC">
            <w:pPr>
              <w:pStyle w:val="TAL"/>
              <w:rPr>
                <w:rFonts w:eastAsia="MS PGothic"/>
              </w:rPr>
            </w:pPr>
            <w:r w:rsidRPr="0012712B">
              <w:t xml:space="preserve">The </w:t>
            </w:r>
            <w:r w:rsidRPr="0012712B">
              <w:rPr>
                <w:lang w:eastAsia="ko-KR"/>
              </w:rPr>
              <w:t>MCPTT ID</w:t>
            </w:r>
            <w:r w:rsidRPr="0012712B">
              <w:t xml:space="preserve"> of the floor participant requesting the information</w:t>
            </w:r>
            <w:r w:rsidRPr="0012712B">
              <w:rPr>
                <w:lang w:eastAsia="ko-KR"/>
              </w:rPr>
              <w:t>.</w:t>
            </w:r>
          </w:p>
        </w:tc>
        <w:tc>
          <w:tcPr>
            <w:tcW w:w="1245" w:type="dxa"/>
          </w:tcPr>
          <w:p w14:paraId="503E2FC3" w14:textId="77777777" w:rsidR="00890EFF" w:rsidRPr="0012712B" w:rsidRDefault="00890EFF" w:rsidP="00614EAC">
            <w:pPr>
              <w:pStyle w:val="TAL"/>
              <w:rPr>
                <w:rFonts w:eastAsia="MS Mincho"/>
              </w:rPr>
            </w:pPr>
          </w:p>
        </w:tc>
      </w:tr>
      <w:tr w:rsidR="00890EFF" w:rsidRPr="0012712B" w14:paraId="270A84C9" w14:textId="77777777" w:rsidTr="0032116C">
        <w:trPr>
          <w:cantSplit/>
          <w:jc w:val="center"/>
        </w:trPr>
        <w:tc>
          <w:tcPr>
            <w:tcW w:w="4535" w:type="dxa"/>
          </w:tcPr>
          <w:p w14:paraId="34E03C05" w14:textId="77777777" w:rsidR="00890EFF" w:rsidRPr="0012712B" w:rsidRDefault="00890EFF" w:rsidP="00614EAC">
            <w:pPr>
              <w:pStyle w:val="TAL"/>
              <w:rPr>
                <w:rFonts w:eastAsia="MS Mincho"/>
              </w:rPr>
            </w:pPr>
            <w:r w:rsidRPr="0012712B">
              <w:rPr>
                <w:rFonts w:eastAsia="MS Mincho"/>
              </w:rPr>
              <w:t>Track Info</w:t>
            </w:r>
          </w:p>
        </w:tc>
        <w:tc>
          <w:tcPr>
            <w:tcW w:w="2267" w:type="dxa"/>
          </w:tcPr>
          <w:p w14:paraId="196B52C7" w14:textId="77777777" w:rsidR="00890EFF" w:rsidRPr="0012712B" w:rsidRDefault="00890EFF" w:rsidP="00614EAC">
            <w:pPr>
              <w:pStyle w:val="TAL"/>
              <w:rPr>
                <w:rFonts w:eastAsia="MS Mincho"/>
              </w:rPr>
            </w:pPr>
            <w:r w:rsidRPr="0012712B">
              <w:rPr>
                <w:rFonts w:eastAsia="MS PGothic"/>
              </w:rPr>
              <w:t>Not present</w:t>
            </w:r>
          </w:p>
        </w:tc>
        <w:tc>
          <w:tcPr>
            <w:tcW w:w="1700" w:type="dxa"/>
          </w:tcPr>
          <w:p w14:paraId="4553504B" w14:textId="77777777" w:rsidR="00890EFF" w:rsidRPr="0012712B" w:rsidRDefault="00890EFF" w:rsidP="00614EAC">
            <w:pPr>
              <w:pStyle w:val="TAL"/>
              <w:rPr>
                <w:rFonts w:eastAsia="MS PGothic"/>
              </w:rPr>
            </w:pPr>
            <w:r w:rsidRPr="0012712B">
              <w:rPr>
                <w:rFonts w:eastAsia="MS PGothic"/>
              </w:rPr>
              <w:t>The MCPTT call does not involve a non-controlling MCPTT function</w:t>
            </w:r>
          </w:p>
        </w:tc>
        <w:tc>
          <w:tcPr>
            <w:tcW w:w="1245" w:type="dxa"/>
          </w:tcPr>
          <w:p w14:paraId="283C2956" w14:textId="77777777" w:rsidR="00890EFF" w:rsidRPr="0012712B" w:rsidRDefault="00890EFF" w:rsidP="00614EAC">
            <w:pPr>
              <w:pStyle w:val="TAL"/>
              <w:rPr>
                <w:rFonts w:eastAsia="MS Mincho"/>
              </w:rPr>
            </w:pPr>
          </w:p>
        </w:tc>
      </w:tr>
    </w:tbl>
    <w:p w14:paraId="5994E3DE" w14:textId="77777777" w:rsidR="00890EFF" w:rsidRPr="0012712B" w:rsidRDefault="00890EFF" w:rsidP="00890EFF"/>
    <w:p w14:paraId="3FF6951D" w14:textId="77777777" w:rsidR="00890EFF" w:rsidRPr="0012712B" w:rsidRDefault="00890EFF" w:rsidP="00FD380B">
      <w:pPr>
        <w:pStyle w:val="Heading4"/>
      </w:pPr>
      <w:bookmarkStart w:id="85" w:name="_Toc20909051"/>
      <w:bookmarkStart w:id="86" w:name="_Toc27678190"/>
      <w:bookmarkStart w:id="87" w:name="_Toc36037212"/>
      <w:bookmarkStart w:id="88" w:name="_Toc44398289"/>
      <w:bookmarkStart w:id="89" w:name="_Toc52382475"/>
      <w:bookmarkStart w:id="90" w:name="_Toc60687384"/>
      <w:bookmarkStart w:id="91" w:name="_Toc68726549"/>
      <w:r w:rsidRPr="0012712B">
        <w:lastRenderedPageBreak/>
        <w:t>5.5.6.10</w:t>
      </w:r>
      <w:r w:rsidRPr="0012712B">
        <w:tab/>
        <w:t>Floor Queue Position Info</w:t>
      </w:r>
      <w:bookmarkEnd w:id="85"/>
      <w:bookmarkEnd w:id="86"/>
      <w:bookmarkEnd w:id="87"/>
      <w:bookmarkEnd w:id="88"/>
      <w:bookmarkEnd w:id="89"/>
      <w:bookmarkEnd w:id="90"/>
      <w:bookmarkEnd w:id="91"/>
    </w:p>
    <w:p w14:paraId="71C34EBA" w14:textId="77777777" w:rsidR="00890EFF" w:rsidRPr="0012712B" w:rsidRDefault="00890EFF" w:rsidP="000B457D">
      <w:pPr>
        <w:pStyle w:val="TH"/>
      </w:pPr>
      <w:r w:rsidRPr="0012712B">
        <w:t>Table 5.5.6.10-1: Floor Queue Position 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0EFF" w:rsidRPr="0012712B" w14:paraId="3C513E07" w14:textId="77777777" w:rsidTr="0032116C">
        <w:trPr>
          <w:cantSplit/>
          <w:jc w:val="center"/>
        </w:trPr>
        <w:tc>
          <w:tcPr>
            <w:tcW w:w="9747" w:type="dxa"/>
            <w:gridSpan w:val="4"/>
          </w:tcPr>
          <w:p w14:paraId="6CB02390" w14:textId="77777777" w:rsidR="00890EFF" w:rsidRPr="0012712B" w:rsidRDefault="00890EFF" w:rsidP="00614EAC">
            <w:pPr>
              <w:pStyle w:val="TAL"/>
              <w:rPr>
                <w:rFonts w:eastAsia="MS Mincho"/>
              </w:rPr>
            </w:pPr>
            <w:r w:rsidRPr="0012712B">
              <w:rPr>
                <w:rFonts w:eastAsia="MS Mincho"/>
              </w:rPr>
              <w:t>Derivation Path: 24.38</w:t>
            </w:r>
            <w:r w:rsidR="009D1F1E" w:rsidRPr="0012712B">
              <w:rPr>
                <w:rFonts w:eastAsia="MS Mincho"/>
              </w:rPr>
              <w:t>0 [1</w:t>
            </w:r>
            <w:r w:rsidRPr="0012712B">
              <w:rPr>
                <w:rFonts w:eastAsia="MS Mincho"/>
              </w:rPr>
              <w:t>0], Table 8.2.12-1.</w:t>
            </w:r>
          </w:p>
        </w:tc>
      </w:tr>
      <w:tr w:rsidR="00890EFF" w:rsidRPr="0012712B" w14:paraId="5E859A6A" w14:textId="77777777" w:rsidTr="0032116C">
        <w:trPr>
          <w:cantSplit/>
          <w:jc w:val="center"/>
        </w:trPr>
        <w:tc>
          <w:tcPr>
            <w:tcW w:w="4535" w:type="dxa"/>
          </w:tcPr>
          <w:p w14:paraId="13C56FFB" w14:textId="77777777" w:rsidR="00890EFF" w:rsidRPr="0012712B" w:rsidRDefault="00890EFF" w:rsidP="00614EAC">
            <w:pPr>
              <w:pStyle w:val="TAH"/>
              <w:rPr>
                <w:rFonts w:eastAsia="MS Mincho"/>
              </w:rPr>
            </w:pPr>
            <w:r w:rsidRPr="0012712B">
              <w:rPr>
                <w:rFonts w:eastAsia="MS Mincho"/>
              </w:rPr>
              <w:t>Information Element</w:t>
            </w:r>
          </w:p>
        </w:tc>
        <w:tc>
          <w:tcPr>
            <w:tcW w:w="2267" w:type="dxa"/>
          </w:tcPr>
          <w:p w14:paraId="1865B712" w14:textId="77777777" w:rsidR="00890EFF" w:rsidRPr="0012712B" w:rsidRDefault="00890EFF" w:rsidP="00614EAC">
            <w:pPr>
              <w:pStyle w:val="TAH"/>
              <w:rPr>
                <w:rFonts w:eastAsia="MS Mincho"/>
              </w:rPr>
            </w:pPr>
            <w:r w:rsidRPr="0012712B">
              <w:rPr>
                <w:rFonts w:eastAsia="MS Mincho"/>
              </w:rPr>
              <w:t>Value/remark</w:t>
            </w:r>
          </w:p>
        </w:tc>
        <w:tc>
          <w:tcPr>
            <w:tcW w:w="1700" w:type="dxa"/>
          </w:tcPr>
          <w:p w14:paraId="112CDA93" w14:textId="77777777" w:rsidR="00890EFF" w:rsidRPr="0012712B" w:rsidRDefault="00890EFF" w:rsidP="00614EAC">
            <w:pPr>
              <w:pStyle w:val="TAH"/>
              <w:rPr>
                <w:rFonts w:eastAsia="MS Mincho"/>
              </w:rPr>
            </w:pPr>
            <w:r w:rsidRPr="0012712B">
              <w:rPr>
                <w:rFonts w:eastAsia="MS Mincho"/>
              </w:rPr>
              <w:t>Comment</w:t>
            </w:r>
          </w:p>
        </w:tc>
        <w:tc>
          <w:tcPr>
            <w:tcW w:w="1245" w:type="dxa"/>
          </w:tcPr>
          <w:p w14:paraId="00C9F340" w14:textId="77777777" w:rsidR="00890EFF" w:rsidRPr="0012712B" w:rsidRDefault="00890EFF" w:rsidP="00614EAC">
            <w:pPr>
              <w:pStyle w:val="TAH"/>
              <w:rPr>
                <w:rFonts w:eastAsia="MS Mincho"/>
              </w:rPr>
            </w:pPr>
            <w:r w:rsidRPr="0012712B">
              <w:rPr>
                <w:rFonts w:eastAsia="MS Mincho"/>
              </w:rPr>
              <w:t>Condition</w:t>
            </w:r>
          </w:p>
        </w:tc>
      </w:tr>
      <w:tr w:rsidR="00122C13" w:rsidRPr="0012712B" w14:paraId="0369963F" w14:textId="77777777" w:rsidTr="0032116C">
        <w:trPr>
          <w:cantSplit/>
          <w:jc w:val="center"/>
        </w:trPr>
        <w:tc>
          <w:tcPr>
            <w:tcW w:w="4535" w:type="dxa"/>
          </w:tcPr>
          <w:p w14:paraId="4681CF3E" w14:textId="77777777" w:rsidR="00122C13" w:rsidRPr="0012712B" w:rsidRDefault="00122C13" w:rsidP="00122C13">
            <w:pPr>
              <w:pStyle w:val="TAL"/>
              <w:rPr>
                <w:rFonts w:eastAsia="MS Mincho"/>
              </w:rPr>
            </w:pPr>
            <w:r w:rsidRPr="0012712B">
              <w:rPr>
                <w:rFonts w:eastAsia="MS Mincho"/>
              </w:rPr>
              <w:t>RTCP header</w:t>
            </w:r>
          </w:p>
        </w:tc>
        <w:tc>
          <w:tcPr>
            <w:tcW w:w="2267" w:type="dxa"/>
          </w:tcPr>
          <w:p w14:paraId="7CF850B1" w14:textId="77777777" w:rsidR="00122C13" w:rsidRPr="0012712B" w:rsidRDefault="00122C13" w:rsidP="00122C13">
            <w:pPr>
              <w:pStyle w:val="TAL"/>
            </w:pPr>
          </w:p>
        </w:tc>
        <w:tc>
          <w:tcPr>
            <w:tcW w:w="1700" w:type="dxa"/>
          </w:tcPr>
          <w:p w14:paraId="5D3C87F7" w14:textId="77777777" w:rsidR="00122C13" w:rsidRPr="0012712B" w:rsidRDefault="00122C13" w:rsidP="00122C13">
            <w:pPr>
              <w:pStyle w:val="TAL"/>
              <w:rPr>
                <w:rFonts w:eastAsia="MS PGothic"/>
              </w:rPr>
            </w:pPr>
          </w:p>
        </w:tc>
        <w:tc>
          <w:tcPr>
            <w:tcW w:w="1245" w:type="dxa"/>
          </w:tcPr>
          <w:p w14:paraId="7638FDB2" w14:textId="77777777" w:rsidR="00122C13" w:rsidRPr="0012712B" w:rsidRDefault="00122C13" w:rsidP="00122C13">
            <w:pPr>
              <w:pStyle w:val="TAL"/>
              <w:rPr>
                <w:rFonts w:eastAsia="MS Mincho"/>
              </w:rPr>
            </w:pPr>
          </w:p>
        </w:tc>
      </w:tr>
      <w:tr w:rsidR="00122C13" w:rsidRPr="0012712B" w14:paraId="350E0A10" w14:textId="77777777" w:rsidTr="0032116C">
        <w:trPr>
          <w:cantSplit/>
          <w:jc w:val="center"/>
        </w:trPr>
        <w:tc>
          <w:tcPr>
            <w:tcW w:w="4535" w:type="dxa"/>
          </w:tcPr>
          <w:p w14:paraId="04B596AD" w14:textId="77777777" w:rsidR="00122C13" w:rsidRPr="0012712B" w:rsidRDefault="00122C13" w:rsidP="00122C13">
            <w:pPr>
              <w:pStyle w:val="TAL"/>
              <w:rPr>
                <w:rFonts w:eastAsia="MS Mincho"/>
              </w:rPr>
            </w:pPr>
            <w:r w:rsidRPr="0012712B">
              <w:rPr>
                <w:rFonts w:eastAsia="MS Mincho"/>
              </w:rPr>
              <w:t xml:space="preserve">  Subtype</w:t>
            </w:r>
          </w:p>
        </w:tc>
        <w:tc>
          <w:tcPr>
            <w:tcW w:w="2267" w:type="dxa"/>
          </w:tcPr>
          <w:p w14:paraId="45622FA2" w14:textId="77777777" w:rsidR="00122C13" w:rsidRPr="0012712B" w:rsidRDefault="00122C13" w:rsidP="00122C13">
            <w:pPr>
              <w:pStyle w:val="TAL"/>
            </w:pPr>
            <w:r w:rsidRPr="0012712B">
              <w:t>01001</w:t>
            </w:r>
          </w:p>
        </w:tc>
        <w:tc>
          <w:tcPr>
            <w:tcW w:w="1700" w:type="dxa"/>
          </w:tcPr>
          <w:p w14:paraId="62CA29F3" w14:textId="77777777" w:rsidR="00122C13" w:rsidRPr="0012712B" w:rsidRDefault="00122C13" w:rsidP="00122C13">
            <w:pPr>
              <w:pStyle w:val="TAL"/>
              <w:rPr>
                <w:rFonts w:eastAsia="MS PGothic"/>
              </w:rPr>
            </w:pPr>
            <w:r w:rsidRPr="0012712B">
              <w:rPr>
                <w:rFonts w:eastAsia="MS PGothic"/>
              </w:rPr>
              <w:t>Floor Queue Position Info with acknowledgment not required</w:t>
            </w:r>
          </w:p>
        </w:tc>
        <w:tc>
          <w:tcPr>
            <w:tcW w:w="1245" w:type="dxa"/>
          </w:tcPr>
          <w:p w14:paraId="00B82FCA" w14:textId="77777777" w:rsidR="00122C13" w:rsidRPr="0012712B" w:rsidRDefault="00122C13" w:rsidP="00122C13">
            <w:pPr>
              <w:pStyle w:val="TAL"/>
              <w:rPr>
                <w:rFonts w:eastAsia="MS Mincho"/>
              </w:rPr>
            </w:pPr>
          </w:p>
        </w:tc>
      </w:tr>
      <w:tr w:rsidR="00890EFF" w:rsidRPr="0012712B" w14:paraId="1D8A357E" w14:textId="77777777" w:rsidTr="0032116C">
        <w:trPr>
          <w:cantSplit/>
          <w:jc w:val="center"/>
        </w:trPr>
        <w:tc>
          <w:tcPr>
            <w:tcW w:w="4535" w:type="dxa"/>
          </w:tcPr>
          <w:p w14:paraId="76A4CBB2" w14:textId="77777777" w:rsidR="00890EFF" w:rsidRPr="0012712B" w:rsidRDefault="00122C13" w:rsidP="00614EAC">
            <w:pPr>
              <w:pStyle w:val="TAL"/>
              <w:rPr>
                <w:rFonts w:eastAsia="MS Mincho"/>
              </w:rPr>
            </w:pPr>
            <w:r w:rsidRPr="0012712B">
              <w:rPr>
                <w:rFonts w:eastAsia="MS Mincho"/>
              </w:rPr>
              <w:t xml:space="preserve">  </w:t>
            </w:r>
            <w:r w:rsidR="00890EFF" w:rsidRPr="0012712B">
              <w:rPr>
                <w:rFonts w:eastAsia="MS Mincho"/>
              </w:rPr>
              <w:t>SSRC</w:t>
            </w:r>
          </w:p>
        </w:tc>
        <w:tc>
          <w:tcPr>
            <w:tcW w:w="2267" w:type="dxa"/>
          </w:tcPr>
          <w:p w14:paraId="2B2766BC" w14:textId="77777777" w:rsidR="00890EFF" w:rsidRPr="0012712B" w:rsidRDefault="00C70A53" w:rsidP="00614EAC">
            <w:pPr>
              <w:pStyle w:val="TAL"/>
              <w:rPr>
                <w:rFonts w:eastAsia="MS PGothic"/>
              </w:rPr>
            </w:pPr>
            <w:r w:rsidRPr="0012712B">
              <w:t>The SSRC of the message sender</w:t>
            </w:r>
          </w:p>
        </w:tc>
        <w:tc>
          <w:tcPr>
            <w:tcW w:w="1700" w:type="dxa"/>
          </w:tcPr>
          <w:p w14:paraId="219D0E4B" w14:textId="77777777" w:rsidR="00C70A53" w:rsidRPr="0012712B" w:rsidRDefault="00890EFF" w:rsidP="00C70A53">
            <w:pPr>
              <w:pStyle w:val="TAL"/>
              <w:rPr>
                <w:rFonts w:eastAsia="MS PGothic"/>
              </w:rPr>
            </w:pPr>
            <w:r w:rsidRPr="0012712B">
              <w:rPr>
                <w:rFonts w:eastAsia="MS PGothic"/>
              </w:rPr>
              <w:t>The SSRC of the floor control server</w:t>
            </w:r>
            <w:r w:rsidR="00C70A53" w:rsidRPr="0012712B">
              <w:rPr>
                <w:rFonts w:eastAsia="MS PGothic"/>
              </w:rPr>
              <w:t xml:space="preserve"> for </w:t>
            </w:r>
            <w:r w:rsidR="00C70A53" w:rsidRPr="0012712B">
              <w:t>on-network and floor arbitrator for off-network</w:t>
            </w:r>
            <w:r w:rsidR="00C70A53" w:rsidRPr="0012712B">
              <w:rPr>
                <w:rFonts w:eastAsia="MS PGothic"/>
              </w:rPr>
              <w:t>.</w:t>
            </w:r>
          </w:p>
          <w:p w14:paraId="213A1E7A" w14:textId="77777777" w:rsidR="00C70A53" w:rsidRPr="0012712B" w:rsidRDefault="00C70A53" w:rsidP="00C70A53">
            <w:pPr>
              <w:pStyle w:val="TAL"/>
              <w:rPr>
                <w:rFonts w:eastAsia="MS PGothic"/>
              </w:rPr>
            </w:pPr>
          </w:p>
          <w:p w14:paraId="4DAFEFE2" w14:textId="77777777" w:rsidR="00890EFF" w:rsidRPr="0012712B" w:rsidRDefault="00C70A53" w:rsidP="00913972">
            <w:pPr>
              <w:pStyle w:val="TAL"/>
              <w:rPr>
                <w:rFonts w:eastAsia="MS PGothic"/>
              </w:rPr>
            </w:pPr>
            <w:r w:rsidRPr="0012712B">
              <w:rPr>
                <w:rFonts w:eastAsia="MS PGothic"/>
              </w:rPr>
              <w:t xml:space="preserve">Notation in accordance with </w:t>
            </w:r>
            <w:r w:rsidR="0032116C" w:rsidRPr="0012712B">
              <w:rPr>
                <w:rFonts w:eastAsia="MS PGothic"/>
              </w:rPr>
              <w:t>clause </w:t>
            </w:r>
            <w:r w:rsidR="006D519A" w:rsidRPr="0012712B">
              <w:t>5</w:t>
            </w:r>
            <w:r w:rsidRPr="0012712B">
              <w:t xml:space="preserve">.5.6.1. </w:t>
            </w:r>
            <w:r w:rsidRPr="0012712B">
              <w:rPr>
                <w:rFonts w:eastAsia="MS PGothic"/>
              </w:rPr>
              <w:t>Coded as specified in IETF RFC 355</w:t>
            </w:r>
            <w:r w:rsidR="009D1F1E" w:rsidRPr="0012712B">
              <w:rPr>
                <w:rFonts w:eastAsia="MS PGothic"/>
              </w:rPr>
              <w:t>0 [7</w:t>
            </w:r>
            <w:r w:rsidRPr="0012712B">
              <w:rPr>
                <w:rFonts w:eastAsia="MS PGothic"/>
              </w:rPr>
              <w:t>6]</w:t>
            </w:r>
            <w:r w:rsidR="00890EFF" w:rsidRPr="0012712B">
              <w:rPr>
                <w:rFonts w:eastAsia="MS PGothic"/>
              </w:rPr>
              <w:t>.</w:t>
            </w:r>
          </w:p>
        </w:tc>
        <w:tc>
          <w:tcPr>
            <w:tcW w:w="1245" w:type="dxa"/>
          </w:tcPr>
          <w:p w14:paraId="71928877" w14:textId="77777777" w:rsidR="00890EFF" w:rsidRPr="0012712B" w:rsidRDefault="00890EFF" w:rsidP="00614EAC">
            <w:pPr>
              <w:pStyle w:val="TAL"/>
              <w:rPr>
                <w:rFonts w:eastAsia="MS Mincho"/>
              </w:rPr>
            </w:pPr>
          </w:p>
        </w:tc>
      </w:tr>
      <w:tr w:rsidR="00890EFF" w:rsidRPr="0012712B" w14:paraId="38325BED" w14:textId="77777777" w:rsidTr="0032116C">
        <w:trPr>
          <w:cantSplit/>
          <w:jc w:val="center"/>
        </w:trPr>
        <w:tc>
          <w:tcPr>
            <w:tcW w:w="4535" w:type="dxa"/>
          </w:tcPr>
          <w:p w14:paraId="5A32EAC7" w14:textId="77777777" w:rsidR="00890EFF" w:rsidRPr="0012712B" w:rsidRDefault="00122C13" w:rsidP="00614EAC">
            <w:pPr>
              <w:pStyle w:val="TAL"/>
              <w:rPr>
                <w:rFonts w:eastAsia="MS Mincho"/>
              </w:rPr>
            </w:pPr>
            <w:r w:rsidRPr="0012712B">
              <w:rPr>
                <w:rFonts w:eastAsia="MS Mincho"/>
              </w:rPr>
              <w:t xml:space="preserve">  </w:t>
            </w:r>
            <w:r w:rsidR="00890EFF" w:rsidRPr="0012712B">
              <w:rPr>
                <w:rFonts w:eastAsia="MS Mincho"/>
              </w:rPr>
              <w:t>name</w:t>
            </w:r>
          </w:p>
        </w:tc>
        <w:tc>
          <w:tcPr>
            <w:tcW w:w="2267" w:type="dxa"/>
          </w:tcPr>
          <w:p w14:paraId="6E65C37C" w14:textId="77777777" w:rsidR="00890EFF" w:rsidRPr="0012712B" w:rsidRDefault="00890EFF" w:rsidP="00614EAC">
            <w:pPr>
              <w:pStyle w:val="TAL"/>
              <w:rPr>
                <w:rFonts w:eastAsia="MS PGothic"/>
              </w:rPr>
            </w:pPr>
            <w:r w:rsidRPr="0012712B">
              <w:rPr>
                <w:rFonts w:eastAsia="MS Mincho"/>
              </w:rPr>
              <w:t>MCPT</w:t>
            </w:r>
          </w:p>
        </w:tc>
        <w:tc>
          <w:tcPr>
            <w:tcW w:w="1700" w:type="dxa"/>
          </w:tcPr>
          <w:p w14:paraId="51095B2A" w14:textId="77777777" w:rsidR="00890EFF" w:rsidRPr="0012712B" w:rsidRDefault="00890EFF" w:rsidP="00614EAC">
            <w:pPr>
              <w:pStyle w:val="TAL"/>
              <w:rPr>
                <w:rFonts w:eastAsia="MS PGothic"/>
              </w:rPr>
            </w:pPr>
          </w:p>
        </w:tc>
        <w:tc>
          <w:tcPr>
            <w:tcW w:w="1245" w:type="dxa"/>
          </w:tcPr>
          <w:p w14:paraId="6EFB427B" w14:textId="77777777" w:rsidR="00890EFF" w:rsidRPr="0012712B" w:rsidRDefault="00890EFF" w:rsidP="00614EAC">
            <w:pPr>
              <w:pStyle w:val="TAL"/>
              <w:rPr>
                <w:rFonts w:eastAsia="MS Mincho"/>
              </w:rPr>
            </w:pPr>
          </w:p>
        </w:tc>
      </w:tr>
      <w:tr w:rsidR="00890EFF" w:rsidRPr="0012712B" w14:paraId="530B0EDC" w14:textId="77777777" w:rsidTr="0032116C">
        <w:trPr>
          <w:cantSplit/>
          <w:jc w:val="center"/>
        </w:trPr>
        <w:tc>
          <w:tcPr>
            <w:tcW w:w="4535" w:type="dxa"/>
            <w:tcBorders>
              <w:bottom w:val="single" w:sz="4" w:space="0" w:color="auto"/>
            </w:tcBorders>
          </w:tcPr>
          <w:p w14:paraId="7EFD54A8" w14:textId="77777777" w:rsidR="00890EFF" w:rsidRPr="0012712B" w:rsidRDefault="00890EFF" w:rsidP="00614EAC">
            <w:pPr>
              <w:pStyle w:val="TAL"/>
              <w:rPr>
                <w:rFonts w:eastAsia="MS Mincho"/>
              </w:rPr>
            </w:pPr>
            <w:r w:rsidRPr="0012712B">
              <w:rPr>
                <w:rFonts w:eastAsia="MS Mincho"/>
              </w:rPr>
              <w:t>User ID</w:t>
            </w:r>
          </w:p>
        </w:tc>
        <w:tc>
          <w:tcPr>
            <w:tcW w:w="2267" w:type="dxa"/>
          </w:tcPr>
          <w:p w14:paraId="57A5AEC3" w14:textId="77777777" w:rsidR="00890EFF" w:rsidRPr="0012712B" w:rsidRDefault="00890EFF" w:rsidP="00614EAC">
            <w:pPr>
              <w:pStyle w:val="TAL"/>
              <w:rPr>
                <w:rFonts w:eastAsia="MS PGothic"/>
              </w:rPr>
            </w:pPr>
            <w:r w:rsidRPr="0012712B">
              <w:rPr>
                <w:rFonts w:eastAsia="MS PGothic"/>
              </w:rPr>
              <w:t>Not present</w:t>
            </w:r>
          </w:p>
        </w:tc>
        <w:tc>
          <w:tcPr>
            <w:tcW w:w="1700" w:type="dxa"/>
          </w:tcPr>
          <w:p w14:paraId="0A2E40E4" w14:textId="77777777" w:rsidR="00890EFF" w:rsidRPr="0012712B" w:rsidRDefault="00890EFF" w:rsidP="00614EAC">
            <w:pPr>
              <w:pStyle w:val="TAL"/>
              <w:rPr>
                <w:rFonts w:eastAsia="MS PGothic"/>
              </w:rPr>
            </w:pPr>
          </w:p>
        </w:tc>
        <w:tc>
          <w:tcPr>
            <w:tcW w:w="1245" w:type="dxa"/>
          </w:tcPr>
          <w:p w14:paraId="2B7C1A56" w14:textId="77777777" w:rsidR="00890EFF" w:rsidRPr="0012712B" w:rsidRDefault="00890EFF" w:rsidP="00614EAC">
            <w:pPr>
              <w:pStyle w:val="TAL"/>
              <w:rPr>
                <w:rFonts w:eastAsia="MS Mincho"/>
              </w:rPr>
            </w:pPr>
            <w:r w:rsidRPr="0012712B">
              <w:rPr>
                <w:rFonts w:eastAsia="MS Mincho"/>
              </w:rPr>
              <w:t>ON-NETWORK</w:t>
            </w:r>
          </w:p>
        </w:tc>
      </w:tr>
      <w:tr w:rsidR="00890EFF" w:rsidRPr="0012712B" w14:paraId="2ECB95C1" w14:textId="77777777" w:rsidTr="0032116C">
        <w:trPr>
          <w:cantSplit/>
          <w:jc w:val="center"/>
        </w:trPr>
        <w:tc>
          <w:tcPr>
            <w:tcW w:w="4535" w:type="dxa"/>
            <w:tcBorders>
              <w:bottom w:val="single" w:sz="4" w:space="0" w:color="auto"/>
            </w:tcBorders>
          </w:tcPr>
          <w:p w14:paraId="6A4601E9" w14:textId="77777777" w:rsidR="00890EFF" w:rsidRPr="0012712B" w:rsidRDefault="00890EFF" w:rsidP="00614EAC">
            <w:pPr>
              <w:pStyle w:val="TAL"/>
              <w:rPr>
                <w:rFonts w:eastAsia="MS Mincho"/>
              </w:rPr>
            </w:pPr>
            <w:r w:rsidRPr="0012712B">
              <w:rPr>
                <w:rFonts w:eastAsia="MS Mincho"/>
              </w:rPr>
              <w:t>User ID</w:t>
            </w:r>
          </w:p>
        </w:tc>
        <w:tc>
          <w:tcPr>
            <w:tcW w:w="2267" w:type="dxa"/>
          </w:tcPr>
          <w:p w14:paraId="1AC42861" w14:textId="77777777" w:rsidR="00890EFF" w:rsidRPr="0012712B" w:rsidRDefault="00890EFF" w:rsidP="00614EAC">
            <w:pPr>
              <w:pStyle w:val="TAL"/>
              <w:rPr>
                <w:rFonts w:eastAsia="MS PGothic"/>
              </w:rPr>
            </w:pPr>
          </w:p>
        </w:tc>
        <w:tc>
          <w:tcPr>
            <w:tcW w:w="1700" w:type="dxa"/>
          </w:tcPr>
          <w:p w14:paraId="724DD7D1" w14:textId="77777777" w:rsidR="00890EFF" w:rsidRPr="0012712B" w:rsidRDefault="00890EFF" w:rsidP="00614EAC">
            <w:pPr>
              <w:pStyle w:val="TAL"/>
              <w:rPr>
                <w:rFonts w:eastAsia="MS PGothic"/>
              </w:rPr>
            </w:pPr>
          </w:p>
        </w:tc>
        <w:tc>
          <w:tcPr>
            <w:tcW w:w="1245" w:type="dxa"/>
          </w:tcPr>
          <w:p w14:paraId="2F5D712D" w14:textId="77777777" w:rsidR="00890EFF" w:rsidRPr="0012712B" w:rsidRDefault="00890EFF" w:rsidP="00614EAC">
            <w:pPr>
              <w:pStyle w:val="TAL"/>
              <w:rPr>
                <w:rFonts w:eastAsia="MS Mincho"/>
              </w:rPr>
            </w:pPr>
            <w:r w:rsidRPr="0012712B">
              <w:rPr>
                <w:rFonts w:eastAsia="MS Mincho"/>
              </w:rPr>
              <w:t>OFF-NETWORK</w:t>
            </w:r>
          </w:p>
        </w:tc>
      </w:tr>
      <w:tr w:rsidR="00890EFF" w:rsidRPr="0012712B" w14:paraId="71894BB6" w14:textId="77777777" w:rsidTr="0032116C">
        <w:trPr>
          <w:cantSplit/>
          <w:jc w:val="center"/>
        </w:trPr>
        <w:tc>
          <w:tcPr>
            <w:tcW w:w="4535" w:type="dxa"/>
            <w:tcBorders>
              <w:top w:val="single" w:sz="4" w:space="0" w:color="auto"/>
              <w:bottom w:val="single" w:sz="4" w:space="0" w:color="auto"/>
            </w:tcBorders>
          </w:tcPr>
          <w:p w14:paraId="533CCEC0" w14:textId="77777777" w:rsidR="00890EFF" w:rsidRPr="0012712B" w:rsidRDefault="00890EFF" w:rsidP="00614EAC">
            <w:pPr>
              <w:pStyle w:val="TAL"/>
              <w:rPr>
                <w:rFonts w:eastAsia="MS Mincho"/>
              </w:rPr>
            </w:pPr>
            <w:r w:rsidRPr="0012712B">
              <w:rPr>
                <w:rFonts w:eastAsia="MS Mincho"/>
              </w:rPr>
              <w:t xml:space="preserve">  User ID</w:t>
            </w:r>
          </w:p>
        </w:tc>
        <w:tc>
          <w:tcPr>
            <w:tcW w:w="2267" w:type="dxa"/>
          </w:tcPr>
          <w:p w14:paraId="5ED47A15" w14:textId="77777777" w:rsidR="00890EFF" w:rsidRPr="0012712B" w:rsidRDefault="00D63002" w:rsidP="00614EAC">
            <w:pPr>
              <w:pStyle w:val="TAL"/>
              <w:rPr>
                <w:rFonts w:eastAsia="MS PGothic"/>
              </w:rPr>
            </w:pPr>
            <w:proofErr w:type="spellStart"/>
            <w:r w:rsidRPr="0012712B">
              <w:rPr>
                <w:rFonts w:eastAsia="MS PGothic"/>
              </w:rPr>
              <w:t>px_MCPTT_ID_User_B</w:t>
            </w:r>
            <w:proofErr w:type="spellEnd"/>
          </w:p>
        </w:tc>
        <w:tc>
          <w:tcPr>
            <w:tcW w:w="1700" w:type="dxa"/>
          </w:tcPr>
          <w:p w14:paraId="185C6BC5" w14:textId="77777777" w:rsidR="00890EFF" w:rsidRPr="0012712B" w:rsidRDefault="00890EFF" w:rsidP="00614EAC">
            <w:pPr>
              <w:pStyle w:val="TAL"/>
              <w:rPr>
                <w:rFonts w:eastAsia="MS PGothic"/>
              </w:rPr>
            </w:pPr>
            <w:r w:rsidRPr="0012712B">
              <w:rPr>
                <w:rFonts w:eastAsia="MS PGothic"/>
              </w:rPr>
              <w:t>the MCPTT ID of the floor participant sending the Floor Queue Position Info message</w:t>
            </w:r>
          </w:p>
        </w:tc>
        <w:tc>
          <w:tcPr>
            <w:tcW w:w="1245" w:type="dxa"/>
          </w:tcPr>
          <w:p w14:paraId="2C9F2CE0" w14:textId="77777777" w:rsidR="00890EFF" w:rsidRPr="0012712B" w:rsidRDefault="00890EFF" w:rsidP="00614EAC">
            <w:pPr>
              <w:pStyle w:val="TAL"/>
              <w:rPr>
                <w:rFonts w:eastAsia="MS Mincho"/>
              </w:rPr>
            </w:pPr>
          </w:p>
        </w:tc>
      </w:tr>
      <w:tr w:rsidR="00890EFF" w:rsidRPr="0012712B" w14:paraId="38714C76" w14:textId="77777777" w:rsidTr="0032116C">
        <w:trPr>
          <w:cantSplit/>
          <w:jc w:val="center"/>
        </w:trPr>
        <w:tc>
          <w:tcPr>
            <w:tcW w:w="4535" w:type="dxa"/>
            <w:tcBorders>
              <w:bottom w:val="nil"/>
            </w:tcBorders>
          </w:tcPr>
          <w:p w14:paraId="3B2A8A1E" w14:textId="77777777" w:rsidR="00890EFF" w:rsidRPr="0012712B" w:rsidRDefault="00890EFF" w:rsidP="00614EAC">
            <w:pPr>
              <w:pStyle w:val="TAL"/>
              <w:rPr>
                <w:rFonts w:eastAsia="MS Mincho"/>
              </w:rPr>
            </w:pPr>
            <w:r w:rsidRPr="0012712B">
              <w:rPr>
                <w:rFonts w:eastAsia="MS Mincho"/>
              </w:rPr>
              <w:t>SSRC of queued floor participant</w:t>
            </w:r>
          </w:p>
        </w:tc>
        <w:tc>
          <w:tcPr>
            <w:tcW w:w="2267" w:type="dxa"/>
          </w:tcPr>
          <w:p w14:paraId="6A016442" w14:textId="77777777" w:rsidR="00890EFF" w:rsidRPr="0012712B" w:rsidRDefault="00890EFF" w:rsidP="00614EAC">
            <w:pPr>
              <w:pStyle w:val="TAL"/>
              <w:rPr>
                <w:rFonts w:eastAsia="MS Mincho"/>
              </w:rPr>
            </w:pPr>
            <w:r w:rsidRPr="0012712B">
              <w:rPr>
                <w:rFonts w:eastAsia="MS Mincho"/>
              </w:rPr>
              <w:t>Not present</w:t>
            </w:r>
          </w:p>
        </w:tc>
        <w:tc>
          <w:tcPr>
            <w:tcW w:w="1700" w:type="dxa"/>
          </w:tcPr>
          <w:p w14:paraId="52701D21" w14:textId="77777777" w:rsidR="00890EFF" w:rsidRPr="0012712B" w:rsidRDefault="00890EFF" w:rsidP="00614EAC">
            <w:pPr>
              <w:pStyle w:val="TAL"/>
              <w:rPr>
                <w:rFonts w:eastAsia="MS PGothic"/>
              </w:rPr>
            </w:pPr>
          </w:p>
        </w:tc>
        <w:tc>
          <w:tcPr>
            <w:tcW w:w="1245" w:type="dxa"/>
          </w:tcPr>
          <w:p w14:paraId="321A5D12" w14:textId="77777777" w:rsidR="00890EFF" w:rsidRPr="0012712B" w:rsidRDefault="00890EFF" w:rsidP="00614EAC">
            <w:pPr>
              <w:pStyle w:val="TAL"/>
              <w:rPr>
                <w:rFonts w:eastAsia="MS Mincho"/>
              </w:rPr>
            </w:pPr>
            <w:r w:rsidRPr="0012712B">
              <w:rPr>
                <w:rFonts w:eastAsia="MS Mincho"/>
              </w:rPr>
              <w:t>ON-NETWORK</w:t>
            </w:r>
          </w:p>
        </w:tc>
      </w:tr>
      <w:tr w:rsidR="00890EFF" w:rsidRPr="0012712B" w14:paraId="36ECF5B9" w14:textId="77777777" w:rsidTr="0032116C">
        <w:trPr>
          <w:cantSplit/>
          <w:jc w:val="center"/>
        </w:trPr>
        <w:tc>
          <w:tcPr>
            <w:tcW w:w="4535" w:type="dxa"/>
            <w:tcBorders>
              <w:top w:val="nil"/>
            </w:tcBorders>
          </w:tcPr>
          <w:p w14:paraId="6D8F2B4C" w14:textId="77777777" w:rsidR="00890EFF" w:rsidRPr="0012712B" w:rsidRDefault="00890EFF" w:rsidP="00614EAC">
            <w:pPr>
              <w:pStyle w:val="TAL"/>
              <w:rPr>
                <w:rFonts w:eastAsia="MS Mincho"/>
              </w:rPr>
            </w:pPr>
          </w:p>
        </w:tc>
        <w:tc>
          <w:tcPr>
            <w:tcW w:w="2267" w:type="dxa"/>
          </w:tcPr>
          <w:p w14:paraId="287CFA0C" w14:textId="77777777" w:rsidR="00890EFF" w:rsidRPr="0012712B" w:rsidRDefault="00C70A53" w:rsidP="00614EAC">
            <w:pPr>
              <w:pStyle w:val="TAL"/>
              <w:rPr>
                <w:rFonts w:eastAsia="MS PGothic"/>
              </w:rPr>
            </w:pPr>
            <w:r w:rsidRPr="0012712B">
              <w:t xml:space="preserve">The SSRC of the message </w:t>
            </w:r>
            <w:proofErr w:type="spellStart"/>
            <w:r w:rsidRPr="0012712B">
              <w:t>recepient</w:t>
            </w:r>
            <w:proofErr w:type="spellEnd"/>
          </w:p>
        </w:tc>
        <w:tc>
          <w:tcPr>
            <w:tcW w:w="1700" w:type="dxa"/>
          </w:tcPr>
          <w:p w14:paraId="5D916684" w14:textId="77777777" w:rsidR="00890EFF" w:rsidRPr="0012712B" w:rsidRDefault="00890EFF" w:rsidP="00614EAC">
            <w:pPr>
              <w:pStyle w:val="TAL"/>
              <w:rPr>
                <w:rFonts w:eastAsia="MS PGothic"/>
              </w:rPr>
            </w:pPr>
            <w:r w:rsidRPr="0012712B">
              <w:rPr>
                <w:rFonts w:eastAsia="MS PGothic"/>
              </w:rPr>
              <w:t>The SSRC field carries the SSRC of the queued floor participant</w:t>
            </w:r>
          </w:p>
        </w:tc>
        <w:tc>
          <w:tcPr>
            <w:tcW w:w="1245" w:type="dxa"/>
          </w:tcPr>
          <w:p w14:paraId="2E16ACB9" w14:textId="77777777" w:rsidR="00890EFF" w:rsidRPr="0012712B" w:rsidRDefault="00890EFF" w:rsidP="00614EAC">
            <w:pPr>
              <w:pStyle w:val="TAL"/>
              <w:rPr>
                <w:rFonts w:eastAsia="MS Mincho"/>
              </w:rPr>
            </w:pPr>
            <w:r w:rsidRPr="0012712B">
              <w:rPr>
                <w:rFonts w:eastAsia="MS Mincho"/>
              </w:rPr>
              <w:t>OFF-NETWORK</w:t>
            </w:r>
          </w:p>
        </w:tc>
      </w:tr>
      <w:tr w:rsidR="00890EFF" w:rsidRPr="0012712B" w14:paraId="7D035CBC" w14:textId="77777777" w:rsidTr="0032116C">
        <w:trPr>
          <w:cantSplit/>
          <w:jc w:val="center"/>
        </w:trPr>
        <w:tc>
          <w:tcPr>
            <w:tcW w:w="4535" w:type="dxa"/>
            <w:tcBorders>
              <w:bottom w:val="single" w:sz="4" w:space="0" w:color="auto"/>
            </w:tcBorders>
          </w:tcPr>
          <w:p w14:paraId="3B9B7CBE" w14:textId="77777777" w:rsidR="00890EFF" w:rsidRPr="0012712B" w:rsidRDefault="00890EFF" w:rsidP="00614EAC">
            <w:pPr>
              <w:pStyle w:val="TAL"/>
              <w:rPr>
                <w:rFonts w:eastAsia="MS Mincho"/>
              </w:rPr>
            </w:pPr>
            <w:r w:rsidRPr="0012712B">
              <w:rPr>
                <w:rFonts w:eastAsia="MS Mincho"/>
              </w:rPr>
              <w:t>Queued User ID</w:t>
            </w:r>
          </w:p>
        </w:tc>
        <w:tc>
          <w:tcPr>
            <w:tcW w:w="2267" w:type="dxa"/>
          </w:tcPr>
          <w:p w14:paraId="570D6A40" w14:textId="77777777" w:rsidR="00890EFF" w:rsidRPr="0012712B" w:rsidRDefault="00890EFF" w:rsidP="00614EAC">
            <w:pPr>
              <w:pStyle w:val="TAL"/>
              <w:rPr>
                <w:rFonts w:eastAsia="MS PGothic"/>
              </w:rPr>
            </w:pPr>
            <w:r w:rsidRPr="0012712B">
              <w:rPr>
                <w:rFonts w:eastAsia="MS PGothic"/>
              </w:rPr>
              <w:t>Not present</w:t>
            </w:r>
          </w:p>
        </w:tc>
        <w:tc>
          <w:tcPr>
            <w:tcW w:w="1700" w:type="dxa"/>
          </w:tcPr>
          <w:p w14:paraId="38B2024D" w14:textId="77777777" w:rsidR="00890EFF" w:rsidRPr="0012712B" w:rsidRDefault="00890EFF" w:rsidP="00614EAC">
            <w:pPr>
              <w:pStyle w:val="TAL"/>
              <w:rPr>
                <w:rFonts w:eastAsia="MS PGothic"/>
              </w:rPr>
            </w:pPr>
          </w:p>
        </w:tc>
        <w:tc>
          <w:tcPr>
            <w:tcW w:w="1245" w:type="dxa"/>
          </w:tcPr>
          <w:p w14:paraId="200F10C7" w14:textId="77777777" w:rsidR="00890EFF" w:rsidRPr="0012712B" w:rsidRDefault="00890EFF" w:rsidP="00614EAC">
            <w:pPr>
              <w:pStyle w:val="TAL"/>
              <w:rPr>
                <w:rFonts w:eastAsia="MS Mincho"/>
              </w:rPr>
            </w:pPr>
            <w:r w:rsidRPr="0012712B">
              <w:rPr>
                <w:rFonts w:eastAsia="MS Mincho"/>
              </w:rPr>
              <w:t>ON-NETWORK</w:t>
            </w:r>
          </w:p>
        </w:tc>
      </w:tr>
      <w:tr w:rsidR="00890EFF" w:rsidRPr="0012712B" w14:paraId="2DC7A6E4" w14:textId="77777777" w:rsidTr="0032116C">
        <w:trPr>
          <w:cantSplit/>
          <w:jc w:val="center"/>
        </w:trPr>
        <w:tc>
          <w:tcPr>
            <w:tcW w:w="4535" w:type="dxa"/>
            <w:tcBorders>
              <w:bottom w:val="single" w:sz="4" w:space="0" w:color="auto"/>
            </w:tcBorders>
          </w:tcPr>
          <w:p w14:paraId="05098C37" w14:textId="77777777" w:rsidR="00890EFF" w:rsidRPr="0012712B" w:rsidRDefault="00890EFF" w:rsidP="00614EAC">
            <w:pPr>
              <w:pStyle w:val="TAL"/>
              <w:rPr>
                <w:rFonts w:eastAsia="MS Mincho"/>
              </w:rPr>
            </w:pPr>
            <w:r w:rsidRPr="0012712B">
              <w:rPr>
                <w:rFonts w:eastAsia="MS Mincho"/>
              </w:rPr>
              <w:t>Queued User ID</w:t>
            </w:r>
          </w:p>
        </w:tc>
        <w:tc>
          <w:tcPr>
            <w:tcW w:w="2267" w:type="dxa"/>
          </w:tcPr>
          <w:p w14:paraId="5A54CD74" w14:textId="77777777" w:rsidR="00890EFF" w:rsidRPr="0012712B" w:rsidRDefault="00890EFF" w:rsidP="00614EAC">
            <w:pPr>
              <w:pStyle w:val="TAL"/>
              <w:rPr>
                <w:rFonts w:eastAsia="MS PGothic"/>
              </w:rPr>
            </w:pPr>
          </w:p>
        </w:tc>
        <w:tc>
          <w:tcPr>
            <w:tcW w:w="1700" w:type="dxa"/>
          </w:tcPr>
          <w:p w14:paraId="025AD32E" w14:textId="77777777" w:rsidR="00890EFF" w:rsidRPr="0012712B" w:rsidRDefault="00890EFF" w:rsidP="00614EAC">
            <w:pPr>
              <w:pStyle w:val="TAL"/>
              <w:rPr>
                <w:rFonts w:eastAsia="MS PGothic"/>
              </w:rPr>
            </w:pPr>
          </w:p>
        </w:tc>
        <w:tc>
          <w:tcPr>
            <w:tcW w:w="1245" w:type="dxa"/>
          </w:tcPr>
          <w:p w14:paraId="71643EBC" w14:textId="77777777" w:rsidR="00890EFF" w:rsidRPr="0012712B" w:rsidRDefault="00890EFF" w:rsidP="00614EAC">
            <w:pPr>
              <w:pStyle w:val="TAL"/>
              <w:rPr>
                <w:rFonts w:eastAsia="MS Mincho"/>
              </w:rPr>
            </w:pPr>
            <w:r w:rsidRPr="0012712B">
              <w:rPr>
                <w:rFonts w:eastAsia="MS Mincho"/>
              </w:rPr>
              <w:t>OFF-NETWORK</w:t>
            </w:r>
          </w:p>
        </w:tc>
      </w:tr>
      <w:tr w:rsidR="00890EFF" w:rsidRPr="0012712B" w14:paraId="5CEAD0A8" w14:textId="77777777" w:rsidTr="0032116C">
        <w:trPr>
          <w:cantSplit/>
          <w:jc w:val="center"/>
        </w:trPr>
        <w:tc>
          <w:tcPr>
            <w:tcW w:w="4535" w:type="dxa"/>
            <w:tcBorders>
              <w:top w:val="single" w:sz="4" w:space="0" w:color="auto"/>
              <w:bottom w:val="single" w:sz="4" w:space="0" w:color="auto"/>
            </w:tcBorders>
          </w:tcPr>
          <w:p w14:paraId="5F5A354B" w14:textId="77777777" w:rsidR="00890EFF" w:rsidRPr="0012712B" w:rsidRDefault="00890EFF" w:rsidP="00614EAC">
            <w:pPr>
              <w:pStyle w:val="TAL"/>
              <w:rPr>
                <w:rFonts w:eastAsia="MS Mincho"/>
              </w:rPr>
            </w:pPr>
            <w:r w:rsidRPr="0012712B">
              <w:rPr>
                <w:rFonts w:eastAsia="MS Mincho"/>
              </w:rPr>
              <w:t xml:space="preserve">  Queued User ID</w:t>
            </w:r>
          </w:p>
        </w:tc>
        <w:tc>
          <w:tcPr>
            <w:tcW w:w="2267" w:type="dxa"/>
          </w:tcPr>
          <w:p w14:paraId="22BB6E7E" w14:textId="77777777" w:rsidR="00890EFF" w:rsidRPr="0012712B" w:rsidRDefault="00D63002" w:rsidP="00614EAC">
            <w:pPr>
              <w:pStyle w:val="TAL"/>
              <w:rPr>
                <w:rFonts w:eastAsia="MS PGothic"/>
              </w:rPr>
            </w:pPr>
            <w:proofErr w:type="spellStart"/>
            <w:r w:rsidRPr="0012712B">
              <w:rPr>
                <w:rFonts w:eastAsia="MS PGothic"/>
              </w:rPr>
              <w:t>px_MCPTT_ID_User_A</w:t>
            </w:r>
            <w:proofErr w:type="spellEnd"/>
          </w:p>
        </w:tc>
        <w:tc>
          <w:tcPr>
            <w:tcW w:w="1700" w:type="dxa"/>
          </w:tcPr>
          <w:p w14:paraId="0B8A8F00" w14:textId="77777777" w:rsidR="00890EFF" w:rsidRPr="0012712B" w:rsidRDefault="00890EFF" w:rsidP="00614EAC">
            <w:pPr>
              <w:pStyle w:val="TAL"/>
              <w:rPr>
                <w:rFonts w:eastAsia="MS PGothic"/>
              </w:rPr>
            </w:pPr>
            <w:r w:rsidRPr="0012712B">
              <w:rPr>
                <w:rFonts w:eastAsia="MS PGothic"/>
              </w:rPr>
              <w:t>the MCPTT ID of the queued floor participant</w:t>
            </w:r>
          </w:p>
        </w:tc>
        <w:tc>
          <w:tcPr>
            <w:tcW w:w="1245" w:type="dxa"/>
          </w:tcPr>
          <w:p w14:paraId="5D9CA174" w14:textId="77777777" w:rsidR="00890EFF" w:rsidRPr="0012712B" w:rsidRDefault="00890EFF" w:rsidP="00614EAC">
            <w:pPr>
              <w:pStyle w:val="TAL"/>
              <w:rPr>
                <w:rFonts w:eastAsia="MS Mincho"/>
              </w:rPr>
            </w:pPr>
          </w:p>
        </w:tc>
      </w:tr>
      <w:tr w:rsidR="00890EFF" w:rsidRPr="0012712B" w14:paraId="16561FD0" w14:textId="77777777" w:rsidTr="0032116C">
        <w:trPr>
          <w:cantSplit/>
          <w:jc w:val="center"/>
        </w:trPr>
        <w:tc>
          <w:tcPr>
            <w:tcW w:w="4535" w:type="dxa"/>
            <w:tcBorders>
              <w:bottom w:val="single" w:sz="4" w:space="0" w:color="auto"/>
            </w:tcBorders>
          </w:tcPr>
          <w:p w14:paraId="37539DFD" w14:textId="77777777" w:rsidR="00890EFF" w:rsidRPr="0012712B" w:rsidRDefault="00890EFF" w:rsidP="00614EAC">
            <w:pPr>
              <w:pStyle w:val="TAL"/>
              <w:rPr>
                <w:rFonts w:eastAsia="MS Mincho"/>
              </w:rPr>
            </w:pPr>
            <w:r w:rsidRPr="0012712B">
              <w:rPr>
                <w:rFonts w:eastAsia="MS Mincho"/>
              </w:rPr>
              <w:t>Queue Info</w:t>
            </w:r>
          </w:p>
        </w:tc>
        <w:tc>
          <w:tcPr>
            <w:tcW w:w="2267" w:type="dxa"/>
          </w:tcPr>
          <w:p w14:paraId="1DE0CE66" w14:textId="77777777" w:rsidR="00890EFF" w:rsidRPr="0012712B" w:rsidRDefault="00890EFF" w:rsidP="00614EAC">
            <w:pPr>
              <w:pStyle w:val="TAL"/>
              <w:rPr>
                <w:rFonts w:eastAsia="MS PGothic"/>
              </w:rPr>
            </w:pPr>
          </w:p>
        </w:tc>
        <w:tc>
          <w:tcPr>
            <w:tcW w:w="1700" w:type="dxa"/>
          </w:tcPr>
          <w:p w14:paraId="545AF093" w14:textId="77777777" w:rsidR="00890EFF" w:rsidRPr="0012712B" w:rsidRDefault="00890EFF" w:rsidP="00614EAC">
            <w:pPr>
              <w:pStyle w:val="TAL"/>
              <w:rPr>
                <w:rFonts w:eastAsia="MS PGothic"/>
              </w:rPr>
            </w:pPr>
          </w:p>
        </w:tc>
        <w:tc>
          <w:tcPr>
            <w:tcW w:w="1245" w:type="dxa"/>
          </w:tcPr>
          <w:p w14:paraId="3FCC2938" w14:textId="77777777" w:rsidR="00890EFF" w:rsidRPr="0012712B" w:rsidRDefault="00890EFF" w:rsidP="00614EAC">
            <w:pPr>
              <w:pStyle w:val="TAL"/>
              <w:rPr>
                <w:rFonts w:eastAsia="MS Mincho"/>
              </w:rPr>
            </w:pPr>
          </w:p>
        </w:tc>
      </w:tr>
      <w:tr w:rsidR="00890EFF" w:rsidRPr="0012712B" w14:paraId="6DA114F0" w14:textId="77777777" w:rsidTr="0032116C">
        <w:trPr>
          <w:cantSplit/>
          <w:jc w:val="center"/>
        </w:trPr>
        <w:tc>
          <w:tcPr>
            <w:tcW w:w="4535" w:type="dxa"/>
            <w:tcBorders>
              <w:top w:val="single" w:sz="4" w:space="0" w:color="auto"/>
              <w:bottom w:val="single" w:sz="4" w:space="0" w:color="auto"/>
            </w:tcBorders>
          </w:tcPr>
          <w:p w14:paraId="010F3992" w14:textId="77777777" w:rsidR="00890EFF" w:rsidRPr="0012712B" w:rsidRDefault="00890EFF" w:rsidP="00614EAC">
            <w:pPr>
              <w:pStyle w:val="TAL"/>
              <w:rPr>
                <w:rFonts w:eastAsia="MS Mincho"/>
              </w:rPr>
            </w:pPr>
            <w:r w:rsidRPr="0012712B">
              <w:rPr>
                <w:rFonts w:eastAsia="MS Mincho"/>
              </w:rPr>
              <w:t xml:space="preserve">  Queue Position Info</w:t>
            </w:r>
          </w:p>
        </w:tc>
        <w:tc>
          <w:tcPr>
            <w:tcW w:w="2267" w:type="dxa"/>
          </w:tcPr>
          <w:p w14:paraId="402042B2" w14:textId="77777777" w:rsidR="00890EFF" w:rsidRPr="0012712B" w:rsidRDefault="00890EFF" w:rsidP="00614EAC">
            <w:pPr>
              <w:pStyle w:val="TAL"/>
              <w:rPr>
                <w:rFonts w:eastAsia="MS PGothic"/>
              </w:rPr>
            </w:pPr>
            <w:r w:rsidRPr="0012712B">
              <w:rPr>
                <w:rFonts w:eastAsia="MS PGothic"/>
              </w:rPr>
              <w:t>"1"</w:t>
            </w:r>
          </w:p>
        </w:tc>
        <w:tc>
          <w:tcPr>
            <w:tcW w:w="1700" w:type="dxa"/>
          </w:tcPr>
          <w:p w14:paraId="30AB8A65" w14:textId="77777777" w:rsidR="00890EFF" w:rsidRPr="0012712B" w:rsidRDefault="00890EFF" w:rsidP="00614EAC">
            <w:pPr>
              <w:pStyle w:val="TAL"/>
              <w:rPr>
                <w:rFonts w:eastAsia="MS PGothic"/>
              </w:rPr>
            </w:pPr>
          </w:p>
        </w:tc>
        <w:tc>
          <w:tcPr>
            <w:tcW w:w="1245" w:type="dxa"/>
          </w:tcPr>
          <w:p w14:paraId="3FE920EE" w14:textId="77777777" w:rsidR="00890EFF" w:rsidRPr="0012712B" w:rsidRDefault="00890EFF" w:rsidP="00614EAC">
            <w:pPr>
              <w:pStyle w:val="TAL"/>
              <w:rPr>
                <w:rFonts w:eastAsia="MS Mincho"/>
              </w:rPr>
            </w:pPr>
          </w:p>
        </w:tc>
      </w:tr>
      <w:tr w:rsidR="00890EFF" w:rsidRPr="0012712B" w14:paraId="74F1D8AB" w14:textId="77777777" w:rsidTr="0032116C">
        <w:trPr>
          <w:cantSplit/>
          <w:jc w:val="center"/>
        </w:trPr>
        <w:tc>
          <w:tcPr>
            <w:tcW w:w="4535" w:type="dxa"/>
            <w:tcBorders>
              <w:top w:val="single" w:sz="4" w:space="0" w:color="auto"/>
            </w:tcBorders>
          </w:tcPr>
          <w:p w14:paraId="57AD2A28" w14:textId="77777777" w:rsidR="00890EFF" w:rsidRPr="0012712B" w:rsidRDefault="00890EFF" w:rsidP="00614EAC">
            <w:pPr>
              <w:pStyle w:val="TAL"/>
              <w:rPr>
                <w:rFonts w:eastAsia="MS Mincho"/>
              </w:rPr>
            </w:pPr>
            <w:r w:rsidRPr="0012712B">
              <w:rPr>
                <w:rFonts w:eastAsia="MS Mincho"/>
              </w:rPr>
              <w:t xml:space="preserve">  Queue Priority Level</w:t>
            </w:r>
          </w:p>
        </w:tc>
        <w:tc>
          <w:tcPr>
            <w:tcW w:w="2267" w:type="dxa"/>
          </w:tcPr>
          <w:p w14:paraId="29371AD2" w14:textId="77777777" w:rsidR="00890EFF" w:rsidRPr="0012712B" w:rsidRDefault="00890EFF" w:rsidP="00614EAC">
            <w:pPr>
              <w:pStyle w:val="TAL"/>
              <w:rPr>
                <w:rFonts w:eastAsia="MS PGothic"/>
              </w:rPr>
            </w:pPr>
            <w:r w:rsidRPr="0012712B">
              <w:rPr>
                <w:rFonts w:eastAsia="MS PGothic"/>
              </w:rPr>
              <w:t>"0"</w:t>
            </w:r>
          </w:p>
        </w:tc>
        <w:tc>
          <w:tcPr>
            <w:tcW w:w="1700" w:type="dxa"/>
          </w:tcPr>
          <w:p w14:paraId="420CBF68" w14:textId="77777777" w:rsidR="00890EFF" w:rsidRPr="0012712B" w:rsidRDefault="00890EFF" w:rsidP="00614EAC">
            <w:pPr>
              <w:pStyle w:val="TAL"/>
              <w:rPr>
                <w:rFonts w:eastAsia="MS PGothic"/>
              </w:rPr>
            </w:pPr>
          </w:p>
        </w:tc>
        <w:tc>
          <w:tcPr>
            <w:tcW w:w="1245" w:type="dxa"/>
          </w:tcPr>
          <w:p w14:paraId="7E17DFCE" w14:textId="77777777" w:rsidR="00890EFF" w:rsidRPr="0012712B" w:rsidRDefault="00890EFF" w:rsidP="00614EAC">
            <w:pPr>
              <w:pStyle w:val="TAL"/>
              <w:rPr>
                <w:rFonts w:eastAsia="MS Mincho"/>
              </w:rPr>
            </w:pPr>
          </w:p>
        </w:tc>
      </w:tr>
      <w:tr w:rsidR="00890EFF" w:rsidRPr="0012712B" w14:paraId="14FB4DCB" w14:textId="77777777" w:rsidTr="0032116C">
        <w:trPr>
          <w:cantSplit/>
          <w:jc w:val="center"/>
        </w:trPr>
        <w:tc>
          <w:tcPr>
            <w:tcW w:w="4535" w:type="dxa"/>
          </w:tcPr>
          <w:p w14:paraId="7D121B9E" w14:textId="77777777" w:rsidR="00890EFF" w:rsidRPr="0012712B" w:rsidRDefault="00890EFF" w:rsidP="00614EAC">
            <w:pPr>
              <w:pStyle w:val="TAL"/>
              <w:rPr>
                <w:rFonts w:eastAsia="MS Mincho"/>
              </w:rPr>
            </w:pPr>
            <w:r w:rsidRPr="0012712B">
              <w:rPr>
                <w:rFonts w:eastAsia="MS Mincho"/>
              </w:rPr>
              <w:t>Track Info</w:t>
            </w:r>
          </w:p>
        </w:tc>
        <w:tc>
          <w:tcPr>
            <w:tcW w:w="2267" w:type="dxa"/>
          </w:tcPr>
          <w:p w14:paraId="3ABA7436" w14:textId="77777777" w:rsidR="00890EFF" w:rsidRPr="0012712B" w:rsidRDefault="00890EFF" w:rsidP="00614EAC">
            <w:pPr>
              <w:pStyle w:val="TAL"/>
              <w:rPr>
                <w:rFonts w:eastAsia="MS PGothic"/>
              </w:rPr>
            </w:pPr>
            <w:r w:rsidRPr="0012712B">
              <w:rPr>
                <w:rFonts w:eastAsia="MS PGothic"/>
              </w:rPr>
              <w:t>Not present</w:t>
            </w:r>
          </w:p>
        </w:tc>
        <w:tc>
          <w:tcPr>
            <w:tcW w:w="1700" w:type="dxa"/>
          </w:tcPr>
          <w:p w14:paraId="1E09002E" w14:textId="77777777" w:rsidR="00890EFF" w:rsidRPr="0012712B" w:rsidRDefault="00890EFF" w:rsidP="00614EAC">
            <w:pPr>
              <w:pStyle w:val="TAL"/>
              <w:rPr>
                <w:rFonts w:eastAsia="MS PGothic"/>
              </w:rPr>
            </w:pPr>
            <w:r w:rsidRPr="0012712B">
              <w:rPr>
                <w:rFonts w:eastAsia="MS PGothic"/>
              </w:rPr>
              <w:t>The MCPTT call does not involve a non-controlling MCPTT function</w:t>
            </w:r>
          </w:p>
        </w:tc>
        <w:tc>
          <w:tcPr>
            <w:tcW w:w="1245" w:type="dxa"/>
          </w:tcPr>
          <w:p w14:paraId="5A589FE7" w14:textId="77777777" w:rsidR="00890EFF" w:rsidRPr="0012712B" w:rsidRDefault="00890EFF" w:rsidP="00614EAC">
            <w:pPr>
              <w:pStyle w:val="TAL"/>
              <w:rPr>
                <w:rFonts w:eastAsia="MS Mincho"/>
              </w:rPr>
            </w:pPr>
          </w:p>
        </w:tc>
      </w:tr>
      <w:tr w:rsidR="00890EFF" w:rsidRPr="0012712B" w14:paraId="506A34D7" w14:textId="77777777" w:rsidTr="0032116C">
        <w:trPr>
          <w:cantSplit/>
          <w:jc w:val="center"/>
        </w:trPr>
        <w:tc>
          <w:tcPr>
            <w:tcW w:w="4535" w:type="dxa"/>
          </w:tcPr>
          <w:p w14:paraId="07E4154E" w14:textId="77777777" w:rsidR="00890EFF" w:rsidRPr="0012712B" w:rsidRDefault="00890EFF" w:rsidP="00614EAC">
            <w:pPr>
              <w:pStyle w:val="TAL"/>
              <w:rPr>
                <w:rFonts w:eastAsia="MS Mincho"/>
              </w:rPr>
            </w:pPr>
            <w:r w:rsidRPr="0012712B">
              <w:rPr>
                <w:rFonts w:eastAsia="MS Mincho"/>
              </w:rPr>
              <w:t>Floor Indicator</w:t>
            </w:r>
          </w:p>
        </w:tc>
        <w:tc>
          <w:tcPr>
            <w:tcW w:w="2267" w:type="dxa"/>
          </w:tcPr>
          <w:p w14:paraId="5411F96C" w14:textId="77777777" w:rsidR="00890EFF" w:rsidRPr="0012712B" w:rsidRDefault="00890EFF" w:rsidP="00614EAC">
            <w:pPr>
              <w:pStyle w:val="TAL"/>
              <w:rPr>
                <w:rFonts w:eastAsia="MS PGothic"/>
              </w:rPr>
            </w:pPr>
          </w:p>
        </w:tc>
        <w:tc>
          <w:tcPr>
            <w:tcW w:w="1700" w:type="dxa"/>
          </w:tcPr>
          <w:p w14:paraId="509A84E4" w14:textId="77777777" w:rsidR="00890EFF" w:rsidRPr="0012712B" w:rsidRDefault="00890EFF" w:rsidP="00614EAC">
            <w:pPr>
              <w:pStyle w:val="TAL"/>
              <w:rPr>
                <w:rFonts w:eastAsia="MS PGothic"/>
              </w:rPr>
            </w:pPr>
          </w:p>
        </w:tc>
        <w:tc>
          <w:tcPr>
            <w:tcW w:w="1245" w:type="dxa"/>
          </w:tcPr>
          <w:p w14:paraId="52E904CE" w14:textId="77777777" w:rsidR="00890EFF" w:rsidRPr="0012712B" w:rsidRDefault="00890EFF" w:rsidP="00614EAC">
            <w:pPr>
              <w:pStyle w:val="TAL"/>
              <w:rPr>
                <w:rFonts w:eastAsia="MS Mincho"/>
              </w:rPr>
            </w:pPr>
          </w:p>
        </w:tc>
      </w:tr>
      <w:tr w:rsidR="00122C13" w:rsidRPr="0012712B" w14:paraId="6696D9F7" w14:textId="77777777" w:rsidTr="0032116C">
        <w:trPr>
          <w:cantSplit/>
          <w:jc w:val="center"/>
        </w:trPr>
        <w:tc>
          <w:tcPr>
            <w:tcW w:w="4535" w:type="dxa"/>
          </w:tcPr>
          <w:p w14:paraId="157A0C6D" w14:textId="77777777" w:rsidR="00122C13" w:rsidRPr="0012712B" w:rsidRDefault="00122C13" w:rsidP="00122C13">
            <w:pPr>
              <w:pStyle w:val="TAL"/>
              <w:rPr>
                <w:rFonts w:eastAsia="MS Mincho"/>
              </w:rPr>
            </w:pPr>
            <w:r w:rsidRPr="0012712B">
              <w:rPr>
                <w:rFonts w:eastAsia="MS Mincho"/>
              </w:rPr>
              <w:t xml:space="preserve">  Floor Indicator</w:t>
            </w:r>
          </w:p>
        </w:tc>
        <w:tc>
          <w:tcPr>
            <w:tcW w:w="2267" w:type="dxa"/>
          </w:tcPr>
          <w:p w14:paraId="063B6FCB" w14:textId="77777777" w:rsidR="00122C13" w:rsidRPr="0012712B" w:rsidRDefault="00122C13" w:rsidP="00122C13">
            <w:pPr>
              <w:pStyle w:val="TAL"/>
              <w:rPr>
                <w:rFonts w:eastAsia="MS PGothic"/>
              </w:rPr>
            </w:pPr>
            <w:r w:rsidRPr="0012712B">
              <w:rPr>
                <w:rFonts w:eastAsia="MS PGothic"/>
              </w:rPr>
              <w:t>1000010000000000</w:t>
            </w:r>
          </w:p>
        </w:tc>
        <w:tc>
          <w:tcPr>
            <w:tcW w:w="1700" w:type="dxa"/>
          </w:tcPr>
          <w:p w14:paraId="313C6915" w14:textId="77777777" w:rsidR="00122C13" w:rsidRPr="0012712B" w:rsidRDefault="00122C13" w:rsidP="00122C13">
            <w:pPr>
              <w:pStyle w:val="TAL"/>
              <w:rPr>
                <w:rFonts w:eastAsia="MS PGothic"/>
              </w:rPr>
            </w:pPr>
            <w:r w:rsidRPr="0012712B">
              <w:rPr>
                <w:rFonts w:eastAsia="MS PGothic"/>
              </w:rPr>
              <w:t>Normal call, queueing supported</w:t>
            </w:r>
          </w:p>
        </w:tc>
        <w:tc>
          <w:tcPr>
            <w:tcW w:w="1245" w:type="dxa"/>
          </w:tcPr>
          <w:p w14:paraId="75981627" w14:textId="77777777" w:rsidR="00122C13" w:rsidRPr="0012712B" w:rsidRDefault="00122C13" w:rsidP="00122C13">
            <w:pPr>
              <w:pStyle w:val="TAL"/>
              <w:rPr>
                <w:rFonts w:eastAsia="MS Mincho"/>
              </w:rPr>
            </w:pPr>
          </w:p>
        </w:tc>
      </w:tr>
    </w:tbl>
    <w:p w14:paraId="4434C60D" w14:textId="77777777" w:rsidR="00890EFF" w:rsidRPr="0012712B" w:rsidRDefault="00890EFF" w:rsidP="00890EFF"/>
    <w:p w14:paraId="379EBB16" w14:textId="77777777" w:rsidR="00890EFF" w:rsidRPr="0012712B" w:rsidRDefault="00890EFF" w:rsidP="00FD380B">
      <w:pPr>
        <w:pStyle w:val="Heading4"/>
      </w:pPr>
      <w:bookmarkStart w:id="92" w:name="_Toc20909052"/>
      <w:bookmarkStart w:id="93" w:name="_Toc27678191"/>
      <w:bookmarkStart w:id="94" w:name="_Toc36037213"/>
      <w:bookmarkStart w:id="95" w:name="_Toc44398290"/>
      <w:bookmarkStart w:id="96" w:name="_Toc52382476"/>
      <w:bookmarkStart w:id="97" w:name="_Toc60687385"/>
      <w:bookmarkStart w:id="98" w:name="_Toc68726550"/>
      <w:r w:rsidRPr="0012712B">
        <w:lastRenderedPageBreak/>
        <w:t>5.5.6.11</w:t>
      </w:r>
      <w:r w:rsidRPr="0012712B">
        <w:tab/>
        <w:t>Floor Ack</w:t>
      </w:r>
      <w:bookmarkEnd w:id="92"/>
      <w:bookmarkEnd w:id="93"/>
      <w:bookmarkEnd w:id="94"/>
      <w:bookmarkEnd w:id="95"/>
      <w:bookmarkEnd w:id="96"/>
      <w:bookmarkEnd w:id="97"/>
      <w:bookmarkEnd w:id="98"/>
    </w:p>
    <w:p w14:paraId="5F7C1714" w14:textId="77777777" w:rsidR="00890EFF" w:rsidRPr="0012712B" w:rsidRDefault="00890EFF" w:rsidP="000B457D">
      <w:pPr>
        <w:pStyle w:val="TH"/>
      </w:pPr>
      <w:r w:rsidRPr="0012712B">
        <w:t>Table 5.5.6.11-1: Floor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54E1" w:rsidRPr="0012712B" w14:paraId="09CD91D6" w14:textId="77777777" w:rsidTr="002D57B9">
        <w:trPr>
          <w:cantSplit/>
          <w:jc w:val="center"/>
        </w:trPr>
        <w:tc>
          <w:tcPr>
            <w:tcW w:w="9747" w:type="dxa"/>
            <w:gridSpan w:val="4"/>
          </w:tcPr>
          <w:p w14:paraId="368E3D2C" w14:textId="77777777" w:rsidR="001254E1" w:rsidRPr="0012712B" w:rsidRDefault="001254E1" w:rsidP="002D57B9">
            <w:pPr>
              <w:pStyle w:val="TAL"/>
              <w:rPr>
                <w:rFonts w:eastAsia="MS Mincho"/>
              </w:rPr>
            </w:pPr>
            <w:r w:rsidRPr="0012712B">
              <w:rPr>
                <w:rFonts w:eastAsia="MS Mincho"/>
              </w:rPr>
              <w:t>Derivation Path: 24.380 [10], Table 8.2.13-1.</w:t>
            </w:r>
          </w:p>
        </w:tc>
      </w:tr>
      <w:tr w:rsidR="001254E1" w:rsidRPr="0012712B" w14:paraId="4CE1E192" w14:textId="77777777" w:rsidTr="002D57B9">
        <w:trPr>
          <w:cantSplit/>
          <w:jc w:val="center"/>
        </w:trPr>
        <w:tc>
          <w:tcPr>
            <w:tcW w:w="4535" w:type="dxa"/>
            <w:tcBorders>
              <w:bottom w:val="single" w:sz="4" w:space="0" w:color="auto"/>
            </w:tcBorders>
          </w:tcPr>
          <w:p w14:paraId="2E6071D8" w14:textId="77777777" w:rsidR="001254E1" w:rsidRPr="0012712B" w:rsidRDefault="001254E1" w:rsidP="002D57B9">
            <w:pPr>
              <w:pStyle w:val="TAH"/>
              <w:rPr>
                <w:rFonts w:eastAsia="MS Mincho"/>
              </w:rPr>
            </w:pPr>
            <w:r w:rsidRPr="0012712B">
              <w:rPr>
                <w:rFonts w:eastAsia="MS Mincho"/>
              </w:rPr>
              <w:t>Information Element</w:t>
            </w:r>
          </w:p>
        </w:tc>
        <w:tc>
          <w:tcPr>
            <w:tcW w:w="2267" w:type="dxa"/>
          </w:tcPr>
          <w:p w14:paraId="44FC40AA" w14:textId="77777777" w:rsidR="001254E1" w:rsidRPr="0012712B" w:rsidRDefault="001254E1" w:rsidP="002D57B9">
            <w:pPr>
              <w:pStyle w:val="TAH"/>
              <w:rPr>
                <w:rFonts w:eastAsia="MS Mincho"/>
              </w:rPr>
            </w:pPr>
            <w:r w:rsidRPr="0012712B">
              <w:rPr>
                <w:rFonts w:eastAsia="MS Mincho"/>
              </w:rPr>
              <w:t>Value/remark</w:t>
            </w:r>
          </w:p>
        </w:tc>
        <w:tc>
          <w:tcPr>
            <w:tcW w:w="1700" w:type="dxa"/>
          </w:tcPr>
          <w:p w14:paraId="1C498164" w14:textId="77777777" w:rsidR="001254E1" w:rsidRPr="0012712B" w:rsidRDefault="001254E1" w:rsidP="002D57B9">
            <w:pPr>
              <w:pStyle w:val="TAH"/>
              <w:rPr>
                <w:rFonts w:eastAsia="MS Mincho"/>
              </w:rPr>
            </w:pPr>
            <w:r w:rsidRPr="0012712B">
              <w:rPr>
                <w:rFonts w:eastAsia="MS Mincho"/>
              </w:rPr>
              <w:t>Comment</w:t>
            </w:r>
          </w:p>
        </w:tc>
        <w:tc>
          <w:tcPr>
            <w:tcW w:w="1245" w:type="dxa"/>
          </w:tcPr>
          <w:p w14:paraId="4AF5A5AE" w14:textId="77777777" w:rsidR="001254E1" w:rsidRPr="0012712B" w:rsidRDefault="001254E1" w:rsidP="002D57B9">
            <w:pPr>
              <w:pStyle w:val="TAH"/>
              <w:rPr>
                <w:rFonts w:eastAsia="MS Mincho"/>
              </w:rPr>
            </w:pPr>
            <w:r w:rsidRPr="0012712B">
              <w:rPr>
                <w:rFonts w:eastAsia="MS Mincho"/>
              </w:rPr>
              <w:t>Condition</w:t>
            </w:r>
          </w:p>
        </w:tc>
      </w:tr>
      <w:tr w:rsidR="0085489D" w:rsidRPr="0012712B" w14:paraId="6E245BA4" w14:textId="77777777" w:rsidTr="002D57B9">
        <w:trPr>
          <w:cantSplit/>
          <w:jc w:val="center"/>
        </w:trPr>
        <w:tc>
          <w:tcPr>
            <w:tcW w:w="4535" w:type="dxa"/>
            <w:tcBorders>
              <w:bottom w:val="single" w:sz="4" w:space="0" w:color="FFFFFF"/>
            </w:tcBorders>
          </w:tcPr>
          <w:p w14:paraId="10978452" w14:textId="77777777" w:rsidR="0085489D" w:rsidRPr="0012712B" w:rsidRDefault="0085489D" w:rsidP="0085489D">
            <w:pPr>
              <w:pStyle w:val="TAL"/>
              <w:rPr>
                <w:rFonts w:eastAsia="MS Mincho"/>
              </w:rPr>
            </w:pPr>
            <w:r w:rsidRPr="0012712B">
              <w:rPr>
                <w:rFonts w:eastAsia="MS Mincho"/>
              </w:rPr>
              <w:t>RTCP header</w:t>
            </w:r>
          </w:p>
        </w:tc>
        <w:tc>
          <w:tcPr>
            <w:tcW w:w="2267" w:type="dxa"/>
          </w:tcPr>
          <w:p w14:paraId="1FBBEEF2" w14:textId="77777777" w:rsidR="0085489D" w:rsidRPr="0012712B" w:rsidRDefault="0085489D" w:rsidP="0085489D">
            <w:pPr>
              <w:pStyle w:val="TAL"/>
            </w:pPr>
          </w:p>
        </w:tc>
        <w:tc>
          <w:tcPr>
            <w:tcW w:w="1700" w:type="dxa"/>
          </w:tcPr>
          <w:p w14:paraId="07CA7363" w14:textId="77777777" w:rsidR="0085489D" w:rsidRPr="0012712B" w:rsidRDefault="0085489D" w:rsidP="0085489D">
            <w:pPr>
              <w:pStyle w:val="TAL"/>
              <w:rPr>
                <w:rFonts w:eastAsia="MS PGothic"/>
              </w:rPr>
            </w:pPr>
          </w:p>
        </w:tc>
        <w:tc>
          <w:tcPr>
            <w:tcW w:w="1245" w:type="dxa"/>
          </w:tcPr>
          <w:p w14:paraId="7CB95CA7" w14:textId="77777777" w:rsidR="0085489D" w:rsidRPr="0012712B" w:rsidRDefault="0085489D" w:rsidP="0085489D">
            <w:pPr>
              <w:pStyle w:val="TAL"/>
              <w:rPr>
                <w:rFonts w:eastAsia="MS Mincho"/>
              </w:rPr>
            </w:pPr>
          </w:p>
        </w:tc>
      </w:tr>
      <w:tr w:rsidR="0085489D" w:rsidRPr="0012712B" w14:paraId="2A203408" w14:textId="77777777" w:rsidTr="002D57B9">
        <w:trPr>
          <w:cantSplit/>
          <w:jc w:val="center"/>
        </w:trPr>
        <w:tc>
          <w:tcPr>
            <w:tcW w:w="4535" w:type="dxa"/>
            <w:tcBorders>
              <w:bottom w:val="single" w:sz="4" w:space="0" w:color="FFFFFF"/>
            </w:tcBorders>
          </w:tcPr>
          <w:p w14:paraId="03DC8EDA" w14:textId="77777777" w:rsidR="0085489D" w:rsidRPr="0012712B" w:rsidRDefault="0085489D" w:rsidP="0085489D">
            <w:pPr>
              <w:pStyle w:val="TAL"/>
              <w:rPr>
                <w:rFonts w:eastAsia="MS Mincho"/>
              </w:rPr>
            </w:pPr>
            <w:r w:rsidRPr="0012712B">
              <w:rPr>
                <w:rFonts w:eastAsia="MS Mincho"/>
              </w:rPr>
              <w:t xml:space="preserve">  Subtype</w:t>
            </w:r>
          </w:p>
        </w:tc>
        <w:tc>
          <w:tcPr>
            <w:tcW w:w="2267" w:type="dxa"/>
          </w:tcPr>
          <w:p w14:paraId="3F6106CE" w14:textId="77777777" w:rsidR="0085489D" w:rsidRPr="0012712B" w:rsidRDefault="0085489D" w:rsidP="0085489D">
            <w:pPr>
              <w:pStyle w:val="TAL"/>
            </w:pPr>
            <w:r w:rsidRPr="0012712B">
              <w:t>01010</w:t>
            </w:r>
          </w:p>
        </w:tc>
        <w:tc>
          <w:tcPr>
            <w:tcW w:w="1700" w:type="dxa"/>
          </w:tcPr>
          <w:p w14:paraId="084EDCDD" w14:textId="77777777" w:rsidR="0085489D" w:rsidRPr="0012712B" w:rsidRDefault="0085489D" w:rsidP="0085489D">
            <w:pPr>
              <w:pStyle w:val="TAL"/>
              <w:rPr>
                <w:rFonts w:eastAsia="MS PGothic"/>
              </w:rPr>
            </w:pPr>
            <w:r w:rsidRPr="0012712B">
              <w:rPr>
                <w:rFonts w:eastAsia="MS PGothic"/>
              </w:rPr>
              <w:t>Floor Ack</w:t>
            </w:r>
          </w:p>
        </w:tc>
        <w:tc>
          <w:tcPr>
            <w:tcW w:w="1245" w:type="dxa"/>
          </w:tcPr>
          <w:p w14:paraId="547BBD76" w14:textId="77777777" w:rsidR="0085489D" w:rsidRPr="0012712B" w:rsidRDefault="0085489D" w:rsidP="0085489D">
            <w:pPr>
              <w:pStyle w:val="TAL"/>
              <w:rPr>
                <w:rFonts w:eastAsia="MS Mincho"/>
              </w:rPr>
            </w:pPr>
          </w:p>
        </w:tc>
      </w:tr>
      <w:tr w:rsidR="001254E1" w:rsidRPr="0012712B" w14:paraId="2C510CDF" w14:textId="77777777" w:rsidTr="002D57B9">
        <w:trPr>
          <w:cantSplit/>
          <w:jc w:val="center"/>
        </w:trPr>
        <w:tc>
          <w:tcPr>
            <w:tcW w:w="4535" w:type="dxa"/>
            <w:tcBorders>
              <w:bottom w:val="single" w:sz="4" w:space="0" w:color="FFFFFF"/>
            </w:tcBorders>
          </w:tcPr>
          <w:p w14:paraId="3078DA6B" w14:textId="77777777" w:rsidR="001254E1" w:rsidRPr="0012712B" w:rsidRDefault="0085489D" w:rsidP="002D57B9">
            <w:pPr>
              <w:pStyle w:val="TAL"/>
              <w:rPr>
                <w:rFonts w:eastAsia="MS Mincho"/>
              </w:rPr>
            </w:pPr>
            <w:r w:rsidRPr="0012712B">
              <w:rPr>
                <w:rFonts w:eastAsia="MS Mincho"/>
              </w:rPr>
              <w:t xml:space="preserve">  </w:t>
            </w:r>
            <w:r w:rsidR="001254E1" w:rsidRPr="0012712B">
              <w:rPr>
                <w:rFonts w:eastAsia="MS Mincho"/>
              </w:rPr>
              <w:t>SSRC</w:t>
            </w:r>
          </w:p>
        </w:tc>
        <w:tc>
          <w:tcPr>
            <w:tcW w:w="2267" w:type="dxa"/>
          </w:tcPr>
          <w:p w14:paraId="27600799" w14:textId="77777777" w:rsidR="001254E1" w:rsidRPr="0012712B" w:rsidRDefault="001254E1" w:rsidP="002D57B9">
            <w:pPr>
              <w:pStyle w:val="TAL"/>
              <w:rPr>
                <w:rFonts w:eastAsia="MS PGothic"/>
              </w:rPr>
            </w:pPr>
            <w:r w:rsidRPr="0012712B">
              <w:t>The SSRC of the SS</w:t>
            </w:r>
          </w:p>
        </w:tc>
        <w:tc>
          <w:tcPr>
            <w:tcW w:w="1700" w:type="dxa"/>
          </w:tcPr>
          <w:p w14:paraId="2A10526C" w14:textId="77777777" w:rsidR="001254E1" w:rsidRPr="0012712B" w:rsidRDefault="001254E1" w:rsidP="002D57B9">
            <w:pPr>
              <w:pStyle w:val="TAL"/>
              <w:rPr>
                <w:rFonts w:eastAsia="MS PGothic"/>
              </w:rPr>
            </w:pPr>
            <w:r w:rsidRPr="0012712B">
              <w:rPr>
                <w:rFonts w:eastAsia="MS PGothic"/>
              </w:rPr>
              <w:t xml:space="preserve">The SSRC of the floor control server for </w:t>
            </w:r>
            <w:r w:rsidRPr="0012712B">
              <w:t>on-network and floor arbitrator for off-network</w:t>
            </w:r>
            <w:r w:rsidRPr="0012712B">
              <w:rPr>
                <w:rFonts w:eastAsia="MS PGothic"/>
              </w:rPr>
              <w:t>.</w:t>
            </w:r>
          </w:p>
          <w:p w14:paraId="4F36CAE8" w14:textId="77777777" w:rsidR="001254E1" w:rsidRPr="0012712B" w:rsidRDefault="001254E1" w:rsidP="002D57B9">
            <w:pPr>
              <w:pStyle w:val="TAL"/>
              <w:rPr>
                <w:rFonts w:eastAsia="MS PGothic"/>
              </w:rPr>
            </w:pPr>
          </w:p>
          <w:p w14:paraId="0412FFAD" w14:textId="77777777" w:rsidR="001254E1" w:rsidRPr="0012712B" w:rsidRDefault="001254E1" w:rsidP="002D57B9">
            <w:pPr>
              <w:pStyle w:val="TAL"/>
              <w:rPr>
                <w:rFonts w:eastAsia="MS PGothic"/>
              </w:rPr>
            </w:pPr>
            <w:r w:rsidRPr="0012712B">
              <w:rPr>
                <w:rFonts w:eastAsia="MS PGothic"/>
              </w:rPr>
              <w:t>Notation in accordance with clause </w:t>
            </w:r>
            <w:r w:rsidRPr="0012712B">
              <w:t xml:space="preserve">5.5.6.1. </w:t>
            </w:r>
            <w:r w:rsidRPr="0012712B">
              <w:rPr>
                <w:rFonts w:eastAsia="MS PGothic"/>
              </w:rPr>
              <w:t>Coded as specified in IETF RFC 3550 [76].</w:t>
            </w:r>
          </w:p>
        </w:tc>
        <w:tc>
          <w:tcPr>
            <w:tcW w:w="1245" w:type="dxa"/>
          </w:tcPr>
          <w:p w14:paraId="67E737B5" w14:textId="77777777" w:rsidR="001254E1" w:rsidRPr="0012712B" w:rsidRDefault="001254E1" w:rsidP="002D57B9">
            <w:pPr>
              <w:pStyle w:val="TAL"/>
              <w:rPr>
                <w:rFonts w:eastAsia="MS Mincho"/>
              </w:rPr>
            </w:pPr>
            <w:r w:rsidRPr="0012712B">
              <w:rPr>
                <w:rFonts w:eastAsia="MS Mincho"/>
              </w:rPr>
              <w:t>DOWNLINK</w:t>
            </w:r>
          </w:p>
        </w:tc>
      </w:tr>
      <w:tr w:rsidR="001254E1" w:rsidRPr="0012712B" w14:paraId="1BE600F6" w14:textId="77777777" w:rsidTr="002D57B9">
        <w:trPr>
          <w:cantSplit/>
          <w:jc w:val="center"/>
        </w:trPr>
        <w:tc>
          <w:tcPr>
            <w:tcW w:w="4535" w:type="dxa"/>
            <w:tcBorders>
              <w:top w:val="single" w:sz="4" w:space="0" w:color="FFFFFF"/>
            </w:tcBorders>
          </w:tcPr>
          <w:p w14:paraId="3C6792FD" w14:textId="77777777" w:rsidR="001254E1" w:rsidRPr="0012712B" w:rsidRDefault="001254E1" w:rsidP="002D57B9">
            <w:pPr>
              <w:pStyle w:val="TAL"/>
              <w:rPr>
                <w:rFonts w:eastAsia="MS Mincho"/>
              </w:rPr>
            </w:pPr>
          </w:p>
        </w:tc>
        <w:tc>
          <w:tcPr>
            <w:tcW w:w="2267" w:type="dxa"/>
          </w:tcPr>
          <w:p w14:paraId="6C7ED4CA" w14:textId="77777777" w:rsidR="001254E1" w:rsidRPr="0012712B" w:rsidRDefault="001254E1" w:rsidP="002D57B9">
            <w:pPr>
              <w:pStyle w:val="TAL"/>
            </w:pPr>
            <w:r w:rsidRPr="0012712B">
              <w:t>The SSRC of the UE</w:t>
            </w:r>
          </w:p>
        </w:tc>
        <w:tc>
          <w:tcPr>
            <w:tcW w:w="1700" w:type="dxa"/>
          </w:tcPr>
          <w:p w14:paraId="58B64444" w14:textId="77777777" w:rsidR="0085489D" w:rsidRPr="0012712B" w:rsidRDefault="0085489D" w:rsidP="0085489D">
            <w:pPr>
              <w:pStyle w:val="TAL"/>
              <w:rPr>
                <w:rFonts w:eastAsia="MS PGothic"/>
              </w:rPr>
            </w:pPr>
            <w:r w:rsidRPr="0012712B">
              <w:rPr>
                <w:rFonts w:eastAsia="MS PGothic"/>
              </w:rPr>
              <w:t>The SSRC of the floor participant sending the message</w:t>
            </w:r>
          </w:p>
          <w:p w14:paraId="6365BA58" w14:textId="77777777" w:rsidR="0085489D" w:rsidRPr="0012712B" w:rsidRDefault="0085489D" w:rsidP="0085489D">
            <w:pPr>
              <w:pStyle w:val="TAL"/>
              <w:rPr>
                <w:rFonts w:eastAsia="MS PGothic"/>
              </w:rPr>
            </w:pPr>
          </w:p>
          <w:p w14:paraId="50AAB369" w14:textId="77777777" w:rsidR="001254E1" w:rsidRPr="0012712B" w:rsidRDefault="001254E1" w:rsidP="002D57B9">
            <w:pPr>
              <w:pStyle w:val="TAL"/>
              <w:rPr>
                <w:rFonts w:eastAsia="MS PGothic"/>
              </w:rPr>
            </w:pPr>
            <w:r w:rsidRPr="0012712B">
              <w:rPr>
                <w:rFonts w:eastAsia="MS PGothic"/>
              </w:rPr>
              <w:t>Notation in accordance with subclause 5.5.6.1. Coded as specified in IETF RFC 3550 [76].</w:t>
            </w:r>
          </w:p>
        </w:tc>
        <w:tc>
          <w:tcPr>
            <w:tcW w:w="1245" w:type="dxa"/>
          </w:tcPr>
          <w:p w14:paraId="3FB19D22" w14:textId="77777777" w:rsidR="001254E1" w:rsidRPr="0012712B" w:rsidRDefault="001254E1" w:rsidP="002D57B9">
            <w:pPr>
              <w:pStyle w:val="TAL"/>
              <w:rPr>
                <w:rFonts w:eastAsia="MS Mincho"/>
              </w:rPr>
            </w:pPr>
            <w:r w:rsidRPr="0012712B">
              <w:rPr>
                <w:rFonts w:eastAsia="MS Mincho"/>
              </w:rPr>
              <w:t>UPLINK</w:t>
            </w:r>
          </w:p>
        </w:tc>
      </w:tr>
      <w:tr w:rsidR="001254E1" w:rsidRPr="0012712B" w14:paraId="08CD9D2B" w14:textId="77777777" w:rsidTr="002D57B9">
        <w:trPr>
          <w:cantSplit/>
          <w:jc w:val="center"/>
        </w:trPr>
        <w:tc>
          <w:tcPr>
            <w:tcW w:w="4535" w:type="dxa"/>
            <w:tcBorders>
              <w:bottom w:val="single" w:sz="4" w:space="0" w:color="auto"/>
            </w:tcBorders>
          </w:tcPr>
          <w:p w14:paraId="61BFAE83" w14:textId="77777777" w:rsidR="001254E1" w:rsidRPr="0012712B" w:rsidRDefault="0085489D" w:rsidP="002D57B9">
            <w:pPr>
              <w:pStyle w:val="TAL"/>
              <w:rPr>
                <w:rFonts w:eastAsia="MS Mincho"/>
              </w:rPr>
            </w:pPr>
            <w:r w:rsidRPr="0012712B">
              <w:rPr>
                <w:rFonts w:eastAsia="MS Mincho"/>
              </w:rPr>
              <w:t xml:space="preserve">  </w:t>
            </w:r>
            <w:r w:rsidR="001254E1" w:rsidRPr="0012712B">
              <w:rPr>
                <w:rFonts w:eastAsia="MS Mincho"/>
              </w:rPr>
              <w:t>name</w:t>
            </w:r>
          </w:p>
        </w:tc>
        <w:tc>
          <w:tcPr>
            <w:tcW w:w="2267" w:type="dxa"/>
          </w:tcPr>
          <w:p w14:paraId="1196CCEE" w14:textId="77777777" w:rsidR="001254E1" w:rsidRPr="0012712B" w:rsidRDefault="001254E1" w:rsidP="002D57B9">
            <w:pPr>
              <w:pStyle w:val="TAL"/>
              <w:rPr>
                <w:rFonts w:eastAsia="MS PGothic"/>
              </w:rPr>
            </w:pPr>
            <w:r w:rsidRPr="0012712B">
              <w:rPr>
                <w:rFonts w:eastAsia="MS Mincho"/>
              </w:rPr>
              <w:t>MCPT</w:t>
            </w:r>
          </w:p>
        </w:tc>
        <w:tc>
          <w:tcPr>
            <w:tcW w:w="1700" w:type="dxa"/>
          </w:tcPr>
          <w:p w14:paraId="61408B2B" w14:textId="77777777" w:rsidR="001254E1" w:rsidRPr="0012712B" w:rsidRDefault="001254E1" w:rsidP="002D57B9">
            <w:pPr>
              <w:pStyle w:val="TAL"/>
              <w:rPr>
                <w:rFonts w:eastAsia="MS PGothic"/>
              </w:rPr>
            </w:pPr>
          </w:p>
        </w:tc>
        <w:tc>
          <w:tcPr>
            <w:tcW w:w="1245" w:type="dxa"/>
          </w:tcPr>
          <w:p w14:paraId="0427E01E" w14:textId="77777777" w:rsidR="001254E1" w:rsidRPr="0012712B" w:rsidRDefault="001254E1" w:rsidP="002D57B9">
            <w:pPr>
              <w:pStyle w:val="TAL"/>
              <w:rPr>
                <w:rFonts w:eastAsia="MS Mincho"/>
              </w:rPr>
            </w:pPr>
          </w:p>
        </w:tc>
      </w:tr>
      <w:tr w:rsidR="001254E1" w:rsidRPr="0012712B" w14:paraId="11F09A69" w14:textId="77777777" w:rsidTr="002D57B9">
        <w:trPr>
          <w:cantSplit/>
          <w:jc w:val="center"/>
        </w:trPr>
        <w:tc>
          <w:tcPr>
            <w:tcW w:w="4535" w:type="dxa"/>
            <w:tcBorders>
              <w:bottom w:val="single" w:sz="4" w:space="0" w:color="auto"/>
            </w:tcBorders>
          </w:tcPr>
          <w:p w14:paraId="53132BEC" w14:textId="77777777" w:rsidR="001254E1" w:rsidRPr="0012712B" w:rsidRDefault="001254E1" w:rsidP="002D57B9">
            <w:pPr>
              <w:pStyle w:val="TAL"/>
              <w:rPr>
                <w:rFonts w:eastAsia="MS Mincho"/>
              </w:rPr>
            </w:pPr>
            <w:r w:rsidRPr="0012712B">
              <w:rPr>
                <w:rFonts w:eastAsia="MS Mincho"/>
              </w:rPr>
              <w:t>Source</w:t>
            </w:r>
          </w:p>
        </w:tc>
        <w:tc>
          <w:tcPr>
            <w:tcW w:w="2267" w:type="dxa"/>
          </w:tcPr>
          <w:p w14:paraId="2188EA82" w14:textId="77777777" w:rsidR="001254E1" w:rsidRPr="0012712B" w:rsidRDefault="001254E1" w:rsidP="002D57B9">
            <w:pPr>
              <w:pStyle w:val="TAL"/>
              <w:rPr>
                <w:rFonts w:eastAsia="MS Mincho"/>
              </w:rPr>
            </w:pPr>
          </w:p>
        </w:tc>
        <w:tc>
          <w:tcPr>
            <w:tcW w:w="1700" w:type="dxa"/>
          </w:tcPr>
          <w:p w14:paraId="1C9934AD" w14:textId="77777777" w:rsidR="001254E1" w:rsidRPr="0012712B" w:rsidRDefault="001254E1" w:rsidP="002D57B9">
            <w:pPr>
              <w:pStyle w:val="TAL"/>
              <w:rPr>
                <w:rFonts w:eastAsia="MS PGothic"/>
              </w:rPr>
            </w:pPr>
          </w:p>
        </w:tc>
        <w:tc>
          <w:tcPr>
            <w:tcW w:w="1245" w:type="dxa"/>
          </w:tcPr>
          <w:p w14:paraId="3C869435" w14:textId="77777777" w:rsidR="001254E1" w:rsidRPr="0012712B" w:rsidRDefault="001254E1" w:rsidP="002D57B9">
            <w:pPr>
              <w:pStyle w:val="TAL"/>
              <w:rPr>
                <w:rFonts w:eastAsia="MS Mincho"/>
              </w:rPr>
            </w:pPr>
          </w:p>
        </w:tc>
      </w:tr>
      <w:tr w:rsidR="001254E1" w:rsidRPr="0012712B" w14:paraId="30C78519" w14:textId="77777777" w:rsidTr="002D57B9">
        <w:trPr>
          <w:cantSplit/>
          <w:jc w:val="center"/>
        </w:trPr>
        <w:tc>
          <w:tcPr>
            <w:tcW w:w="4535" w:type="dxa"/>
            <w:tcBorders>
              <w:top w:val="single" w:sz="4" w:space="0" w:color="auto"/>
              <w:bottom w:val="single" w:sz="4" w:space="0" w:color="auto"/>
            </w:tcBorders>
          </w:tcPr>
          <w:p w14:paraId="566069DD" w14:textId="77777777" w:rsidR="001254E1" w:rsidRPr="0012712B" w:rsidRDefault="001254E1" w:rsidP="002D57B9">
            <w:pPr>
              <w:pStyle w:val="TAL"/>
              <w:rPr>
                <w:rFonts w:eastAsia="MS Mincho"/>
              </w:rPr>
            </w:pPr>
            <w:r w:rsidRPr="0012712B">
              <w:rPr>
                <w:rFonts w:eastAsia="MS Mincho"/>
              </w:rPr>
              <w:t xml:space="preserve">  Source</w:t>
            </w:r>
          </w:p>
        </w:tc>
        <w:tc>
          <w:tcPr>
            <w:tcW w:w="2267" w:type="dxa"/>
          </w:tcPr>
          <w:p w14:paraId="4BCA1435" w14:textId="77777777" w:rsidR="001254E1" w:rsidRPr="0012712B" w:rsidRDefault="001254E1" w:rsidP="002D57B9">
            <w:pPr>
              <w:pStyle w:val="TAL"/>
              <w:rPr>
                <w:rFonts w:eastAsia="MS Mincho"/>
              </w:rPr>
            </w:pPr>
            <w:r w:rsidRPr="0012712B">
              <w:rPr>
                <w:rFonts w:eastAsia="MS Mincho"/>
              </w:rPr>
              <w:t>"2"</w:t>
            </w:r>
          </w:p>
        </w:tc>
        <w:tc>
          <w:tcPr>
            <w:tcW w:w="1700" w:type="dxa"/>
          </w:tcPr>
          <w:p w14:paraId="227615B0" w14:textId="77777777" w:rsidR="001254E1" w:rsidRPr="0012712B" w:rsidRDefault="001254E1" w:rsidP="002D57B9">
            <w:pPr>
              <w:pStyle w:val="TAL"/>
              <w:rPr>
                <w:rFonts w:eastAsia="MS PGothic"/>
              </w:rPr>
            </w:pPr>
            <w:r w:rsidRPr="0012712B">
              <w:rPr>
                <w:rFonts w:eastAsia="MS PGothic"/>
              </w:rPr>
              <w:t>The controlling MCPTT function is the sender of the message see TS 24.380[10] cl 4.2.1 and cl. 8.2.3.12</w:t>
            </w:r>
          </w:p>
        </w:tc>
        <w:tc>
          <w:tcPr>
            <w:tcW w:w="1245" w:type="dxa"/>
          </w:tcPr>
          <w:p w14:paraId="272AD203" w14:textId="77777777" w:rsidR="001254E1" w:rsidRPr="0012712B" w:rsidRDefault="001254E1" w:rsidP="002D57B9">
            <w:pPr>
              <w:pStyle w:val="TAL"/>
              <w:rPr>
                <w:rFonts w:eastAsia="MS Mincho"/>
              </w:rPr>
            </w:pPr>
            <w:r w:rsidRPr="0012712B">
              <w:rPr>
                <w:rFonts w:eastAsia="MS Mincho"/>
              </w:rPr>
              <w:t>DOWNLINK</w:t>
            </w:r>
          </w:p>
        </w:tc>
      </w:tr>
      <w:tr w:rsidR="001254E1" w:rsidRPr="0012712B" w14:paraId="3BF1AD80" w14:textId="77777777" w:rsidTr="002D57B9">
        <w:trPr>
          <w:cantSplit/>
          <w:jc w:val="center"/>
        </w:trPr>
        <w:tc>
          <w:tcPr>
            <w:tcW w:w="4535" w:type="dxa"/>
            <w:tcBorders>
              <w:top w:val="single" w:sz="4" w:space="0" w:color="auto"/>
              <w:bottom w:val="single" w:sz="4" w:space="0" w:color="auto"/>
            </w:tcBorders>
          </w:tcPr>
          <w:p w14:paraId="7149D8E9" w14:textId="77777777" w:rsidR="001254E1" w:rsidRPr="0012712B" w:rsidRDefault="001254E1" w:rsidP="002D57B9">
            <w:pPr>
              <w:pStyle w:val="TAL"/>
              <w:rPr>
                <w:rFonts w:eastAsia="MS Mincho"/>
              </w:rPr>
            </w:pPr>
            <w:r w:rsidRPr="0012712B">
              <w:rPr>
                <w:rFonts w:eastAsia="MS Mincho"/>
              </w:rPr>
              <w:t xml:space="preserve">  Source</w:t>
            </w:r>
          </w:p>
        </w:tc>
        <w:tc>
          <w:tcPr>
            <w:tcW w:w="2267" w:type="dxa"/>
          </w:tcPr>
          <w:p w14:paraId="391351C4" w14:textId="77777777" w:rsidR="001254E1" w:rsidRPr="0012712B" w:rsidRDefault="001254E1" w:rsidP="002D57B9">
            <w:pPr>
              <w:pStyle w:val="TAL"/>
              <w:rPr>
                <w:rFonts w:eastAsia="MS Mincho"/>
              </w:rPr>
            </w:pPr>
            <w:r w:rsidRPr="0012712B">
              <w:rPr>
                <w:rFonts w:eastAsia="MS Mincho"/>
              </w:rPr>
              <w:t>"0"</w:t>
            </w:r>
          </w:p>
        </w:tc>
        <w:tc>
          <w:tcPr>
            <w:tcW w:w="1700" w:type="dxa"/>
          </w:tcPr>
          <w:p w14:paraId="35348E11" w14:textId="77777777" w:rsidR="001254E1" w:rsidRPr="0012712B" w:rsidRDefault="001254E1" w:rsidP="002D57B9">
            <w:pPr>
              <w:pStyle w:val="TAL"/>
              <w:rPr>
                <w:rFonts w:eastAsia="MS PGothic"/>
              </w:rPr>
            </w:pPr>
            <w:r w:rsidRPr="0012712B">
              <w:rPr>
                <w:rFonts w:eastAsia="MS PGothic"/>
              </w:rPr>
              <w:t>The Floor participant is the sender of the message see TS 24.380[10] cl 6.2 and cl. 8.2.3.12</w:t>
            </w:r>
          </w:p>
        </w:tc>
        <w:tc>
          <w:tcPr>
            <w:tcW w:w="1245" w:type="dxa"/>
          </w:tcPr>
          <w:p w14:paraId="3C3AEF0E" w14:textId="77777777" w:rsidR="001254E1" w:rsidRPr="0012712B" w:rsidRDefault="001254E1" w:rsidP="002D57B9">
            <w:pPr>
              <w:pStyle w:val="TAL"/>
              <w:rPr>
                <w:rFonts w:eastAsia="MS Mincho"/>
              </w:rPr>
            </w:pPr>
            <w:r w:rsidRPr="0012712B">
              <w:rPr>
                <w:rFonts w:eastAsia="MS Mincho"/>
              </w:rPr>
              <w:t>UPLINK</w:t>
            </w:r>
          </w:p>
        </w:tc>
      </w:tr>
      <w:tr w:rsidR="001254E1" w:rsidRPr="0012712B" w14:paraId="6B6709FD" w14:textId="77777777" w:rsidTr="002D57B9">
        <w:trPr>
          <w:cantSplit/>
          <w:jc w:val="center"/>
        </w:trPr>
        <w:tc>
          <w:tcPr>
            <w:tcW w:w="4535" w:type="dxa"/>
            <w:tcBorders>
              <w:bottom w:val="single" w:sz="4" w:space="0" w:color="auto"/>
            </w:tcBorders>
          </w:tcPr>
          <w:p w14:paraId="4199D0EE" w14:textId="77777777" w:rsidR="001254E1" w:rsidRPr="0012712B" w:rsidRDefault="001254E1" w:rsidP="002D57B9">
            <w:pPr>
              <w:pStyle w:val="TAL"/>
              <w:rPr>
                <w:rFonts w:eastAsia="MS Mincho"/>
              </w:rPr>
            </w:pPr>
            <w:r w:rsidRPr="0012712B">
              <w:rPr>
                <w:rFonts w:eastAsia="MS Mincho"/>
              </w:rPr>
              <w:t>Message Type</w:t>
            </w:r>
          </w:p>
        </w:tc>
        <w:tc>
          <w:tcPr>
            <w:tcW w:w="2267" w:type="dxa"/>
          </w:tcPr>
          <w:p w14:paraId="44F1149A" w14:textId="77777777" w:rsidR="001254E1" w:rsidRPr="0012712B" w:rsidRDefault="001254E1" w:rsidP="002D57B9">
            <w:pPr>
              <w:pStyle w:val="TAL"/>
              <w:rPr>
                <w:rFonts w:eastAsia="MS Mincho"/>
              </w:rPr>
            </w:pPr>
          </w:p>
        </w:tc>
        <w:tc>
          <w:tcPr>
            <w:tcW w:w="1700" w:type="dxa"/>
          </w:tcPr>
          <w:p w14:paraId="6FB01F20" w14:textId="77777777" w:rsidR="001254E1" w:rsidRPr="0012712B" w:rsidRDefault="001254E1" w:rsidP="002D57B9">
            <w:pPr>
              <w:pStyle w:val="TAL"/>
              <w:rPr>
                <w:rFonts w:eastAsia="MS PGothic"/>
              </w:rPr>
            </w:pPr>
          </w:p>
        </w:tc>
        <w:tc>
          <w:tcPr>
            <w:tcW w:w="1245" w:type="dxa"/>
          </w:tcPr>
          <w:p w14:paraId="52A6FDE5" w14:textId="77777777" w:rsidR="001254E1" w:rsidRPr="0012712B" w:rsidRDefault="001254E1" w:rsidP="002D57B9">
            <w:pPr>
              <w:pStyle w:val="TAL"/>
              <w:rPr>
                <w:rFonts w:eastAsia="MS Mincho"/>
              </w:rPr>
            </w:pPr>
          </w:p>
        </w:tc>
      </w:tr>
      <w:tr w:rsidR="0085489D" w:rsidRPr="0012712B" w14:paraId="2CAEC4D7" w14:textId="77777777" w:rsidTr="002D57B9">
        <w:trPr>
          <w:cantSplit/>
          <w:jc w:val="center"/>
        </w:trPr>
        <w:tc>
          <w:tcPr>
            <w:tcW w:w="4535" w:type="dxa"/>
            <w:tcBorders>
              <w:top w:val="single" w:sz="4" w:space="0" w:color="auto"/>
            </w:tcBorders>
          </w:tcPr>
          <w:p w14:paraId="6AF719E8" w14:textId="77777777" w:rsidR="0085489D" w:rsidRPr="0012712B" w:rsidRDefault="0085489D" w:rsidP="0085489D">
            <w:pPr>
              <w:pStyle w:val="TAL"/>
              <w:rPr>
                <w:rFonts w:eastAsia="MS Mincho"/>
              </w:rPr>
            </w:pPr>
            <w:r w:rsidRPr="0012712B">
              <w:rPr>
                <w:rFonts w:eastAsia="MS Mincho"/>
              </w:rPr>
              <w:t xml:space="preserve">  Message Type</w:t>
            </w:r>
          </w:p>
        </w:tc>
        <w:tc>
          <w:tcPr>
            <w:tcW w:w="2267" w:type="dxa"/>
          </w:tcPr>
          <w:p w14:paraId="24A9C1CF" w14:textId="77777777" w:rsidR="0085489D" w:rsidRPr="0012712B" w:rsidRDefault="0085489D" w:rsidP="0085489D">
            <w:pPr>
              <w:pStyle w:val="TAL"/>
              <w:rPr>
                <w:rFonts w:eastAsia="MS Mincho"/>
              </w:rPr>
            </w:pPr>
            <w:r w:rsidRPr="0012712B">
              <w:rPr>
                <w:rFonts w:eastAsia="MS Mincho"/>
              </w:rPr>
              <w:t>"0001xxxx"</w:t>
            </w:r>
          </w:p>
        </w:tc>
        <w:tc>
          <w:tcPr>
            <w:tcW w:w="1700" w:type="dxa"/>
          </w:tcPr>
          <w:p w14:paraId="1F7CE4AA" w14:textId="77777777" w:rsidR="0085489D" w:rsidRPr="0012712B" w:rsidRDefault="0085489D" w:rsidP="0085489D">
            <w:pPr>
              <w:pStyle w:val="TAL"/>
              <w:rPr>
                <w:rFonts w:eastAsia="MS PGothic"/>
              </w:rPr>
            </w:pPr>
            <w:r w:rsidRPr="0012712B">
              <w:rPr>
                <w:rFonts w:eastAsia="MS PGothic"/>
              </w:rPr>
              <w:t xml:space="preserve">Message Type of the </w:t>
            </w:r>
            <w:proofErr w:type="spellStart"/>
            <w:r w:rsidRPr="0012712B">
              <w:rPr>
                <w:rFonts w:eastAsia="MS PGothic"/>
              </w:rPr>
              <w:t>Floormessage</w:t>
            </w:r>
            <w:proofErr w:type="spellEnd"/>
            <w:r w:rsidRPr="0012712B">
              <w:rPr>
                <w:rFonts w:eastAsia="MS PGothic"/>
              </w:rPr>
              <w:t xml:space="preserve">  which requested the acknowledgment</w:t>
            </w:r>
          </w:p>
        </w:tc>
        <w:tc>
          <w:tcPr>
            <w:tcW w:w="1245" w:type="dxa"/>
          </w:tcPr>
          <w:p w14:paraId="155D05A8" w14:textId="77777777" w:rsidR="0085489D" w:rsidRPr="0012712B" w:rsidRDefault="0085489D" w:rsidP="0085489D">
            <w:pPr>
              <w:pStyle w:val="TAL"/>
              <w:rPr>
                <w:rFonts w:eastAsia="MS Mincho"/>
              </w:rPr>
            </w:pPr>
          </w:p>
        </w:tc>
      </w:tr>
      <w:tr w:rsidR="001254E1" w:rsidRPr="0012712B" w14:paraId="24DD3BAF" w14:textId="77777777" w:rsidTr="002D57B9">
        <w:trPr>
          <w:cantSplit/>
          <w:jc w:val="center"/>
        </w:trPr>
        <w:tc>
          <w:tcPr>
            <w:tcW w:w="4535" w:type="dxa"/>
          </w:tcPr>
          <w:p w14:paraId="47C23888" w14:textId="77777777" w:rsidR="001254E1" w:rsidRPr="0012712B" w:rsidRDefault="001254E1" w:rsidP="002D57B9">
            <w:pPr>
              <w:pStyle w:val="TAL"/>
              <w:rPr>
                <w:rFonts w:eastAsia="MS Mincho"/>
              </w:rPr>
            </w:pPr>
            <w:r w:rsidRPr="0012712B">
              <w:rPr>
                <w:rFonts w:eastAsia="MS Mincho"/>
              </w:rPr>
              <w:t>Track Info</w:t>
            </w:r>
          </w:p>
        </w:tc>
        <w:tc>
          <w:tcPr>
            <w:tcW w:w="2267" w:type="dxa"/>
          </w:tcPr>
          <w:p w14:paraId="00FF9DBD" w14:textId="77777777" w:rsidR="001254E1" w:rsidRPr="0012712B" w:rsidRDefault="001254E1" w:rsidP="002D57B9">
            <w:pPr>
              <w:pStyle w:val="TAL"/>
              <w:rPr>
                <w:rFonts w:eastAsia="MS Mincho"/>
              </w:rPr>
            </w:pPr>
            <w:r w:rsidRPr="0012712B">
              <w:rPr>
                <w:rFonts w:eastAsia="MS PGothic"/>
              </w:rPr>
              <w:t>Not present</w:t>
            </w:r>
          </w:p>
        </w:tc>
        <w:tc>
          <w:tcPr>
            <w:tcW w:w="1700" w:type="dxa"/>
          </w:tcPr>
          <w:p w14:paraId="69531773" w14:textId="77777777" w:rsidR="001254E1" w:rsidRPr="0012712B" w:rsidRDefault="001254E1" w:rsidP="002D57B9">
            <w:pPr>
              <w:pStyle w:val="TAL"/>
              <w:rPr>
                <w:rFonts w:eastAsia="MS PGothic"/>
              </w:rPr>
            </w:pPr>
            <w:r w:rsidRPr="0012712B">
              <w:rPr>
                <w:rFonts w:eastAsia="MS PGothic"/>
              </w:rPr>
              <w:t>The MCPTT call does not involve a non-controlling MCPTT function</w:t>
            </w:r>
          </w:p>
        </w:tc>
        <w:tc>
          <w:tcPr>
            <w:tcW w:w="1245" w:type="dxa"/>
          </w:tcPr>
          <w:p w14:paraId="33B79509" w14:textId="77777777" w:rsidR="001254E1" w:rsidRPr="0012712B" w:rsidRDefault="001254E1" w:rsidP="002D57B9">
            <w:pPr>
              <w:pStyle w:val="TAL"/>
              <w:rPr>
                <w:rFonts w:eastAsia="MS Mincho"/>
              </w:rPr>
            </w:pPr>
          </w:p>
        </w:tc>
      </w:tr>
    </w:tbl>
    <w:p w14:paraId="56477201" w14:textId="77777777" w:rsidR="001254E1" w:rsidRPr="0012712B" w:rsidRDefault="001254E1" w:rsidP="001254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254E1" w:rsidRPr="0012712B" w14:paraId="068AFB45" w14:textId="77777777" w:rsidTr="002D57B9">
        <w:tc>
          <w:tcPr>
            <w:tcW w:w="3936" w:type="dxa"/>
          </w:tcPr>
          <w:p w14:paraId="0DED6A81" w14:textId="77777777" w:rsidR="001254E1" w:rsidRPr="0012712B" w:rsidRDefault="001254E1" w:rsidP="002D57B9">
            <w:pPr>
              <w:pStyle w:val="TAH"/>
            </w:pPr>
            <w:r w:rsidRPr="0012712B">
              <w:t>Condition</w:t>
            </w:r>
          </w:p>
        </w:tc>
        <w:tc>
          <w:tcPr>
            <w:tcW w:w="5811" w:type="dxa"/>
          </w:tcPr>
          <w:p w14:paraId="681B9E0B" w14:textId="77777777" w:rsidR="001254E1" w:rsidRPr="0012712B" w:rsidRDefault="001254E1" w:rsidP="002D57B9">
            <w:pPr>
              <w:pStyle w:val="TAH"/>
            </w:pPr>
            <w:r w:rsidRPr="0012712B">
              <w:t xml:space="preserve">Explanation </w:t>
            </w:r>
          </w:p>
        </w:tc>
      </w:tr>
      <w:tr w:rsidR="001254E1" w:rsidRPr="0012712B" w14:paraId="211682C6" w14:textId="77777777" w:rsidTr="002D57B9">
        <w:tc>
          <w:tcPr>
            <w:tcW w:w="3936" w:type="dxa"/>
          </w:tcPr>
          <w:p w14:paraId="1CD62F6E" w14:textId="77777777" w:rsidR="001254E1" w:rsidRPr="0012712B" w:rsidRDefault="001254E1" w:rsidP="002D57B9">
            <w:pPr>
              <w:pStyle w:val="TAL"/>
            </w:pPr>
            <w:r w:rsidRPr="0012712B">
              <w:t>UPLINK</w:t>
            </w:r>
          </w:p>
        </w:tc>
        <w:tc>
          <w:tcPr>
            <w:tcW w:w="5811" w:type="dxa"/>
          </w:tcPr>
          <w:p w14:paraId="5FE64CA0" w14:textId="77777777" w:rsidR="001254E1" w:rsidRPr="0012712B" w:rsidRDefault="001254E1" w:rsidP="002D57B9">
            <w:pPr>
              <w:pStyle w:val="TAL"/>
            </w:pPr>
            <w:r w:rsidRPr="0012712B">
              <w:t>The message is sent from the UE</w:t>
            </w:r>
          </w:p>
        </w:tc>
      </w:tr>
      <w:tr w:rsidR="001254E1" w:rsidRPr="0012712B" w14:paraId="1B7E0652" w14:textId="77777777" w:rsidTr="002D57B9">
        <w:tc>
          <w:tcPr>
            <w:tcW w:w="3936" w:type="dxa"/>
          </w:tcPr>
          <w:p w14:paraId="77A3A7F0" w14:textId="77777777" w:rsidR="001254E1" w:rsidRPr="0012712B" w:rsidRDefault="001254E1" w:rsidP="002D57B9">
            <w:pPr>
              <w:pStyle w:val="TAL"/>
            </w:pPr>
            <w:r w:rsidRPr="0012712B">
              <w:t>DOWNLINK</w:t>
            </w:r>
          </w:p>
        </w:tc>
        <w:tc>
          <w:tcPr>
            <w:tcW w:w="5811" w:type="dxa"/>
          </w:tcPr>
          <w:p w14:paraId="5C6EA35D" w14:textId="77777777" w:rsidR="001254E1" w:rsidRPr="0012712B" w:rsidRDefault="001254E1" w:rsidP="002D57B9">
            <w:pPr>
              <w:pStyle w:val="TAL"/>
            </w:pPr>
            <w:r w:rsidRPr="0012712B">
              <w:t>The message is sent from the SS</w:t>
            </w:r>
          </w:p>
        </w:tc>
      </w:tr>
      <w:tr w:rsidR="001254E1" w:rsidRPr="0012712B" w14:paraId="46809A30" w14:textId="77777777" w:rsidTr="002D57B9">
        <w:tc>
          <w:tcPr>
            <w:tcW w:w="9747" w:type="dxa"/>
            <w:gridSpan w:val="2"/>
          </w:tcPr>
          <w:p w14:paraId="4CC541F8" w14:textId="77777777" w:rsidR="001254E1" w:rsidRPr="0012712B" w:rsidRDefault="001254E1" w:rsidP="002D57B9">
            <w:pPr>
              <w:pStyle w:val="TAL"/>
            </w:pPr>
            <w:r w:rsidRPr="0012712B">
              <w:t>For further conditions see table 5.5.6.1-1</w:t>
            </w:r>
          </w:p>
        </w:tc>
      </w:tr>
    </w:tbl>
    <w:p w14:paraId="4EA80E23" w14:textId="77777777" w:rsidR="00890EFF" w:rsidRPr="0012712B" w:rsidRDefault="00890EFF" w:rsidP="00890EFF"/>
    <w:p w14:paraId="591AB890" w14:textId="77777777" w:rsidR="00EB5DE4" w:rsidRPr="0012712B" w:rsidRDefault="00EB5DE4" w:rsidP="00EB5DE4">
      <w:pPr>
        <w:pStyle w:val="Heading4"/>
        <w:rPr>
          <w:ins w:id="99" w:author="Kahn, Jason D. (Fed)" w:date="2021-05-06T11:02:00Z"/>
        </w:rPr>
      </w:pPr>
      <w:bookmarkStart w:id="100" w:name="_Toc20909053"/>
      <w:bookmarkStart w:id="101" w:name="_Toc27678192"/>
      <w:bookmarkStart w:id="102" w:name="_Toc36037214"/>
      <w:bookmarkStart w:id="103" w:name="_Toc44398291"/>
      <w:bookmarkStart w:id="104" w:name="_Toc52382477"/>
      <w:bookmarkStart w:id="105" w:name="_Toc60687386"/>
      <w:bookmarkStart w:id="106" w:name="_Toc68726551"/>
      <w:ins w:id="107" w:author="Kahn, Jason D. (Fed)" w:date="2021-05-06T11:02:00Z">
        <w:r w:rsidRPr="0012712B">
          <w:lastRenderedPageBreak/>
          <w:t>5.5.6.</w:t>
        </w:r>
        <w:r>
          <w:t>11A</w:t>
        </w:r>
        <w:r w:rsidRPr="0012712B">
          <w:tab/>
          <w:t>Floor Release</w:t>
        </w:r>
        <w:r>
          <w:t xml:space="preserve"> Multi Talker</w:t>
        </w:r>
      </w:ins>
    </w:p>
    <w:p w14:paraId="71275A9B" w14:textId="77777777" w:rsidR="00EB5DE4" w:rsidRPr="0012712B" w:rsidRDefault="00EB5DE4" w:rsidP="00EB5DE4">
      <w:pPr>
        <w:pStyle w:val="TH"/>
        <w:rPr>
          <w:ins w:id="108" w:author="Kahn, Jason D. (Fed)" w:date="2021-05-06T11:02:00Z"/>
        </w:rPr>
      </w:pPr>
      <w:ins w:id="109" w:author="Kahn, Jason D. (Fed)" w:date="2021-05-06T11:02:00Z">
        <w:r w:rsidRPr="0012712B">
          <w:t>Table 5.5.6.</w:t>
        </w:r>
        <w:r>
          <w:t>11A</w:t>
        </w:r>
        <w:r w:rsidRPr="0012712B">
          <w:t>-1: Floor Release</w:t>
        </w:r>
        <w:r>
          <w:t xml:space="preserve"> Multi Talker</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0" w:author="Kahn, Jason D. (Fed)" w:date="2021-05-06T11: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11">
          <w:tblGrid>
            <w:gridCol w:w="4535"/>
            <w:gridCol w:w="2267"/>
            <w:gridCol w:w="1700"/>
            <w:gridCol w:w="1245"/>
          </w:tblGrid>
        </w:tblGridChange>
      </w:tblGrid>
      <w:tr w:rsidR="00EB5DE4" w:rsidRPr="0012712B" w14:paraId="5FA558B8" w14:textId="77777777" w:rsidTr="00EB5DE4">
        <w:trPr>
          <w:cantSplit/>
          <w:jc w:val="center"/>
          <w:ins w:id="112" w:author="Kahn, Jason D. (Fed)" w:date="2021-05-06T11:02:00Z"/>
          <w:trPrChange w:id="113" w:author="Kahn, Jason D. (Fed)" w:date="2021-05-06T11:02:00Z">
            <w:trPr>
              <w:cantSplit/>
              <w:jc w:val="center"/>
            </w:trPr>
          </w:trPrChange>
        </w:trPr>
        <w:tc>
          <w:tcPr>
            <w:tcW w:w="9747" w:type="dxa"/>
            <w:gridSpan w:val="4"/>
            <w:tcPrChange w:id="114" w:author="Kahn, Jason D. (Fed)" w:date="2021-05-06T11:02:00Z">
              <w:tcPr>
                <w:tcW w:w="9747" w:type="dxa"/>
                <w:gridSpan w:val="4"/>
              </w:tcPr>
            </w:tcPrChange>
          </w:tcPr>
          <w:p w14:paraId="0DCBD48A" w14:textId="77777777" w:rsidR="00EB5DE4" w:rsidRPr="0012712B" w:rsidRDefault="00EB5DE4" w:rsidP="00A44D83">
            <w:pPr>
              <w:pStyle w:val="TAL"/>
              <w:rPr>
                <w:ins w:id="115" w:author="Kahn, Jason D. (Fed)" w:date="2021-05-06T11:02:00Z"/>
                <w:rFonts w:eastAsia="MS Mincho"/>
              </w:rPr>
            </w:pPr>
            <w:ins w:id="116" w:author="Kahn, Jason D. (Fed)" w:date="2021-05-06T11:02:00Z">
              <w:r w:rsidRPr="0012712B">
                <w:rPr>
                  <w:rFonts w:eastAsia="MS Mincho"/>
                </w:rPr>
                <w:t>Derivation Path: 24.380 [10], Table 8.2.</w:t>
              </w:r>
              <w:r>
                <w:rPr>
                  <w:rFonts w:eastAsia="MS Mincho"/>
                </w:rPr>
                <w:t>14</w:t>
              </w:r>
              <w:r w:rsidRPr="0012712B">
                <w:rPr>
                  <w:rFonts w:eastAsia="MS Mincho"/>
                </w:rPr>
                <w:t>-1.</w:t>
              </w:r>
            </w:ins>
          </w:p>
        </w:tc>
      </w:tr>
      <w:tr w:rsidR="00EB5DE4" w:rsidRPr="0012712B" w14:paraId="676CA284" w14:textId="77777777" w:rsidTr="00EB5DE4">
        <w:trPr>
          <w:cantSplit/>
          <w:jc w:val="center"/>
          <w:ins w:id="117" w:author="Kahn, Jason D. (Fed)" w:date="2021-05-06T11:02:00Z"/>
          <w:trPrChange w:id="118" w:author="Kahn, Jason D. (Fed)" w:date="2021-05-06T11:02:00Z">
            <w:trPr>
              <w:cantSplit/>
              <w:jc w:val="center"/>
            </w:trPr>
          </w:trPrChange>
        </w:trPr>
        <w:tc>
          <w:tcPr>
            <w:tcW w:w="4535" w:type="dxa"/>
            <w:tcPrChange w:id="119" w:author="Kahn, Jason D. (Fed)" w:date="2021-05-06T11:02:00Z">
              <w:tcPr>
                <w:tcW w:w="4535" w:type="dxa"/>
              </w:tcPr>
            </w:tcPrChange>
          </w:tcPr>
          <w:p w14:paraId="65497996" w14:textId="77777777" w:rsidR="00EB5DE4" w:rsidRPr="0012712B" w:rsidRDefault="00EB5DE4" w:rsidP="00A44D83">
            <w:pPr>
              <w:pStyle w:val="TAH"/>
              <w:rPr>
                <w:ins w:id="120" w:author="Kahn, Jason D. (Fed)" w:date="2021-05-06T11:02:00Z"/>
                <w:rFonts w:eastAsia="MS Mincho"/>
              </w:rPr>
            </w:pPr>
            <w:ins w:id="121" w:author="Kahn, Jason D. (Fed)" w:date="2021-05-06T11:02:00Z">
              <w:r w:rsidRPr="0012712B">
                <w:rPr>
                  <w:rFonts w:eastAsia="MS Mincho"/>
                </w:rPr>
                <w:t>Information Element</w:t>
              </w:r>
            </w:ins>
          </w:p>
        </w:tc>
        <w:tc>
          <w:tcPr>
            <w:tcW w:w="2267" w:type="dxa"/>
            <w:tcPrChange w:id="122" w:author="Kahn, Jason D. (Fed)" w:date="2021-05-06T11:02:00Z">
              <w:tcPr>
                <w:tcW w:w="2267" w:type="dxa"/>
              </w:tcPr>
            </w:tcPrChange>
          </w:tcPr>
          <w:p w14:paraId="4ECA5B2A" w14:textId="77777777" w:rsidR="00EB5DE4" w:rsidRPr="0012712B" w:rsidRDefault="00EB5DE4" w:rsidP="00A44D83">
            <w:pPr>
              <w:pStyle w:val="TAH"/>
              <w:rPr>
                <w:ins w:id="123" w:author="Kahn, Jason D. (Fed)" w:date="2021-05-06T11:02:00Z"/>
                <w:rFonts w:eastAsia="MS Mincho"/>
              </w:rPr>
            </w:pPr>
            <w:ins w:id="124" w:author="Kahn, Jason D. (Fed)" w:date="2021-05-06T11:02:00Z">
              <w:r w:rsidRPr="0012712B">
                <w:rPr>
                  <w:rFonts w:eastAsia="MS Mincho"/>
                </w:rPr>
                <w:t>Value/remark</w:t>
              </w:r>
            </w:ins>
          </w:p>
        </w:tc>
        <w:tc>
          <w:tcPr>
            <w:tcW w:w="1700" w:type="dxa"/>
            <w:tcPrChange w:id="125" w:author="Kahn, Jason D. (Fed)" w:date="2021-05-06T11:02:00Z">
              <w:tcPr>
                <w:tcW w:w="1700" w:type="dxa"/>
              </w:tcPr>
            </w:tcPrChange>
          </w:tcPr>
          <w:p w14:paraId="441834C5" w14:textId="77777777" w:rsidR="00EB5DE4" w:rsidRPr="0012712B" w:rsidRDefault="00EB5DE4" w:rsidP="00A44D83">
            <w:pPr>
              <w:pStyle w:val="TAH"/>
              <w:rPr>
                <w:ins w:id="126" w:author="Kahn, Jason D. (Fed)" w:date="2021-05-06T11:02:00Z"/>
                <w:rFonts w:eastAsia="MS Mincho"/>
              </w:rPr>
            </w:pPr>
            <w:ins w:id="127" w:author="Kahn, Jason D. (Fed)" w:date="2021-05-06T11:02:00Z">
              <w:r w:rsidRPr="0012712B">
                <w:rPr>
                  <w:rFonts w:eastAsia="MS Mincho"/>
                </w:rPr>
                <w:t>Comment</w:t>
              </w:r>
            </w:ins>
          </w:p>
        </w:tc>
        <w:tc>
          <w:tcPr>
            <w:tcW w:w="1245" w:type="dxa"/>
            <w:tcPrChange w:id="128" w:author="Kahn, Jason D. (Fed)" w:date="2021-05-06T11:02:00Z">
              <w:tcPr>
                <w:tcW w:w="1245" w:type="dxa"/>
              </w:tcPr>
            </w:tcPrChange>
          </w:tcPr>
          <w:p w14:paraId="6FAD5396" w14:textId="77777777" w:rsidR="00EB5DE4" w:rsidRPr="0012712B" w:rsidRDefault="00EB5DE4" w:rsidP="00A44D83">
            <w:pPr>
              <w:pStyle w:val="TAH"/>
              <w:rPr>
                <w:ins w:id="129" w:author="Kahn, Jason D. (Fed)" w:date="2021-05-06T11:02:00Z"/>
                <w:rFonts w:eastAsia="MS Mincho"/>
              </w:rPr>
            </w:pPr>
            <w:ins w:id="130" w:author="Kahn, Jason D. (Fed)" w:date="2021-05-06T11:02:00Z">
              <w:r w:rsidRPr="0012712B">
                <w:rPr>
                  <w:rFonts w:eastAsia="MS Mincho"/>
                </w:rPr>
                <w:t>Condition</w:t>
              </w:r>
            </w:ins>
          </w:p>
        </w:tc>
      </w:tr>
      <w:tr w:rsidR="00EB5DE4" w:rsidRPr="0012712B" w14:paraId="264EED81" w14:textId="77777777" w:rsidTr="00EB5DE4">
        <w:trPr>
          <w:cantSplit/>
          <w:jc w:val="center"/>
          <w:ins w:id="131" w:author="Kahn, Jason D. (Fed)" w:date="2021-05-06T11:02:00Z"/>
          <w:trPrChange w:id="132" w:author="Kahn, Jason D. (Fed)" w:date="2021-05-06T11:02:00Z">
            <w:trPr>
              <w:cantSplit/>
              <w:jc w:val="center"/>
            </w:trPr>
          </w:trPrChange>
        </w:trPr>
        <w:tc>
          <w:tcPr>
            <w:tcW w:w="4535" w:type="dxa"/>
            <w:tcPrChange w:id="133" w:author="Kahn, Jason D. (Fed)" w:date="2021-05-06T11:02:00Z">
              <w:tcPr>
                <w:tcW w:w="4535" w:type="dxa"/>
              </w:tcPr>
            </w:tcPrChange>
          </w:tcPr>
          <w:p w14:paraId="4DA39A10" w14:textId="77777777" w:rsidR="00EB5DE4" w:rsidRPr="0012712B" w:rsidRDefault="00EB5DE4" w:rsidP="00A44D83">
            <w:pPr>
              <w:pStyle w:val="TAL"/>
              <w:rPr>
                <w:ins w:id="134" w:author="Kahn, Jason D. (Fed)" w:date="2021-05-06T11:02:00Z"/>
                <w:rFonts w:eastAsia="MS Mincho"/>
              </w:rPr>
            </w:pPr>
            <w:ins w:id="135" w:author="Kahn, Jason D. (Fed)" w:date="2021-05-06T11:02:00Z">
              <w:r w:rsidRPr="0012712B">
                <w:rPr>
                  <w:rFonts w:eastAsia="MS Mincho"/>
                </w:rPr>
                <w:t>RTCP header</w:t>
              </w:r>
            </w:ins>
          </w:p>
        </w:tc>
        <w:tc>
          <w:tcPr>
            <w:tcW w:w="2267" w:type="dxa"/>
            <w:tcPrChange w:id="136" w:author="Kahn, Jason D. (Fed)" w:date="2021-05-06T11:02:00Z">
              <w:tcPr>
                <w:tcW w:w="2267" w:type="dxa"/>
              </w:tcPr>
            </w:tcPrChange>
          </w:tcPr>
          <w:p w14:paraId="185A382C" w14:textId="77777777" w:rsidR="00EB5DE4" w:rsidRPr="0012712B" w:rsidRDefault="00EB5DE4" w:rsidP="00A44D83">
            <w:pPr>
              <w:pStyle w:val="TAL"/>
              <w:rPr>
                <w:ins w:id="137" w:author="Kahn, Jason D. (Fed)" w:date="2021-05-06T11:02:00Z"/>
              </w:rPr>
            </w:pPr>
          </w:p>
        </w:tc>
        <w:tc>
          <w:tcPr>
            <w:tcW w:w="1700" w:type="dxa"/>
            <w:tcPrChange w:id="138" w:author="Kahn, Jason D. (Fed)" w:date="2021-05-06T11:02:00Z">
              <w:tcPr>
                <w:tcW w:w="1700" w:type="dxa"/>
              </w:tcPr>
            </w:tcPrChange>
          </w:tcPr>
          <w:p w14:paraId="5829BA16" w14:textId="77777777" w:rsidR="00EB5DE4" w:rsidRPr="0012712B" w:rsidRDefault="00EB5DE4" w:rsidP="00A44D83">
            <w:pPr>
              <w:pStyle w:val="TAL"/>
              <w:rPr>
                <w:ins w:id="139" w:author="Kahn, Jason D. (Fed)" w:date="2021-05-06T11:02:00Z"/>
                <w:rFonts w:eastAsia="MS PGothic"/>
              </w:rPr>
            </w:pPr>
          </w:p>
        </w:tc>
        <w:tc>
          <w:tcPr>
            <w:tcW w:w="1245" w:type="dxa"/>
            <w:tcPrChange w:id="140" w:author="Kahn, Jason D. (Fed)" w:date="2021-05-06T11:02:00Z">
              <w:tcPr>
                <w:tcW w:w="1245" w:type="dxa"/>
              </w:tcPr>
            </w:tcPrChange>
          </w:tcPr>
          <w:p w14:paraId="53D4D07B" w14:textId="77777777" w:rsidR="00EB5DE4" w:rsidRPr="0012712B" w:rsidRDefault="00EB5DE4" w:rsidP="00A44D83">
            <w:pPr>
              <w:pStyle w:val="TAL"/>
              <w:rPr>
                <w:ins w:id="141" w:author="Kahn, Jason D. (Fed)" w:date="2021-05-06T11:02:00Z"/>
                <w:rFonts w:eastAsia="MS Mincho"/>
              </w:rPr>
            </w:pPr>
          </w:p>
        </w:tc>
      </w:tr>
      <w:tr w:rsidR="00EB5DE4" w:rsidRPr="0012712B" w14:paraId="1C49FEDD" w14:textId="77777777" w:rsidTr="00EB5DE4">
        <w:trPr>
          <w:cantSplit/>
          <w:jc w:val="center"/>
          <w:ins w:id="142" w:author="Kahn, Jason D. (Fed)" w:date="2021-05-06T11:02:00Z"/>
          <w:trPrChange w:id="143" w:author="Kahn, Jason D. (Fed)" w:date="2021-05-06T11:02:00Z">
            <w:trPr>
              <w:cantSplit/>
              <w:jc w:val="center"/>
            </w:trPr>
          </w:trPrChange>
        </w:trPr>
        <w:tc>
          <w:tcPr>
            <w:tcW w:w="4535" w:type="dxa"/>
            <w:tcPrChange w:id="144" w:author="Kahn, Jason D. (Fed)" w:date="2021-05-06T11:02:00Z">
              <w:tcPr>
                <w:tcW w:w="4535" w:type="dxa"/>
              </w:tcPr>
            </w:tcPrChange>
          </w:tcPr>
          <w:p w14:paraId="3CFA3A24" w14:textId="77777777" w:rsidR="00EB5DE4" w:rsidRPr="0012712B" w:rsidRDefault="00EB5DE4" w:rsidP="00A44D83">
            <w:pPr>
              <w:pStyle w:val="TAL"/>
              <w:rPr>
                <w:ins w:id="145" w:author="Kahn, Jason D. (Fed)" w:date="2021-05-06T11:02:00Z"/>
                <w:rFonts w:eastAsia="MS Mincho"/>
              </w:rPr>
            </w:pPr>
            <w:ins w:id="146" w:author="Kahn, Jason D. (Fed)" w:date="2021-05-06T11:02:00Z">
              <w:r w:rsidRPr="0012712B">
                <w:rPr>
                  <w:rFonts w:eastAsia="MS Mincho"/>
                </w:rPr>
                <w:t xml:space="preserve">  Subtype</w:t>
              </w:r>
            </w:ins>
          </w:p>
        </w:tc>
        <w:tc>
          <w:tcPr>
            <w:tcW w:w="2267" w:type="dxa"/>
            <w:tcPrChange w:id="147" w:author="Kahn, Jason D. (Fed)" w:date="2021-05-06T11:02:00Z">
              <w:tcPr>
                <w:tcW w:w="2267" w:type="dxa"/>
              </w:tcPr>
            </w:tcPrChange>
          </w:tcPr>
          <w:p w14:paraId="66954D78" w14:textId="58C85B84" w:rsidR="00EB5DE4" w:rsidRPr="0012712B" w:rsidRDefault="00EB5DE4" w:rsidP="00A44D83">
            <w:pPr>
              <w:pStyle w:val="TAL"/>
              <w:rPr>
                <w:ins w:id="148" w:author="Kahn, Jason D. (Fed)" w:date="2021-05-06T11:02:00Z"/>
              </w:rPr>
            </w:pPr>
            <w:ins w:id="149" w:author="Kahn, Jason D. (Fed)" w:date="2021-05-06T11:07:00Z">
              <w:r>
                <w:t>01111</w:t>
              </w:r>
            </w:ins>
          </w:p>
        </w:tc>
        <w:tc>
          <w:tcPr>
            <w:tcW w:w="1700" w:type="dxa"/>
            <w:tcPrChange w:id="150" w:author="Kahn, Jason D. (Fed)" w:date="2021-05-06T11:02:00Z">
              <w:tcPr>
                <w:tcW w:w="1700" w:type="dxa"/>
              </w:tcPr>
            </w:tcPrChange>
          </w:tcPr>
          <w:p w14:paraId="08C9DEFF" w14:textId="21486B91" w:rsidR="00EB5DE4" w:rsidRPr="0012712B" w:rsidRDefault="00EB5DE4" w:rsidP="00A44D83">
            <w:pPr>
              <w:pStyle w:val="TAL"/>
              <w:rPr>
                <w:ins w:id="151" w:author="Kahn, Jason D. (Fed)" w:date="2021-05-06T11:02:00Z"/>
                <w:rFonts w:eastAsia="MS PGothic"/>
              </w:rPr>
            </w:pPr>
            <w:ins w:id="152" w:author="Kahn, Jason D. (Fed)" w:date="2021-05-06T11:02:00Z">
              <w:r w:rsidRPr="0012712B">
                <w:rPr>
                  <w:rFonts w:eastAsia="MS PGothic"/>
                </w:rPr>
                <w:t>Floor Release</w:t>
              </w:r>
            </w:ins>
            <w:ins w:id="153" w:author="Kahn, Jason D. (Fed)" w:date="2021-05-06T11:07:00Z">
              <w:r>
                <w:rPr>
                  <w:rFonts w:eastAsia="MS PGothic"/>
                </w:rPr>
                <w:t xml:space="preserve"> Multi Talker</w:t>
              </w:r>
            </w:ins>
          </w:p>
        </w:tc>
        <w:tc>
          <w:tcPr>
            <w:tcW w:w="1245" w:type="dxa"/>
            <w:tcPrChange w:id="154" w:author="Kahn, Jason D. (Fed)" w:date="2021-05-06T11:02:00Z">
              <w:tcPr>
                <w:tcW w:w="1245" w:type="dxa"/>
              </w:tcPr>
            </w:tcPrChange>
          </w:tcPr>
          <w:p w14:paraId="437C8D6A" w14:textId="77777777" w:rsidR="00EB5DE4" w:rsidRPr="0012712B" w:rsidRDefault="00EB5DE4" w:rsidP="00A44D83">
            <w:pPr>
              <w:pStyle w:val="TAL"/>
              <w:rPr>
                <w:ins w:id="155" w:author="Kahn, Jason D. (Fed)" w:date="2021-05-06T11:02:00Z"/>
                <w:rFonts w:eastAsia="MS Mincho"/>
              </w:rPr>
            </w:pPr>
          </w:p>
        </w:tc>
      </w:tr>
      <w:tr w:rsidR="00EB5DE4" w:rsidRPr="0012712B" w14:paraId="78ECA1A0" w14:textId="77777777" w:rsidTr="00EB5DE4">
        <w:trPr>
          <w:cantSplit/>
          <w:jc w:val="center"/>
          <w:ins w:id="156" w:author="Kahn, Jason D. (Fed)" w:date="2021-05-06T11:02:00Z"/>
          <w:trPrChange w:id="157" w:author="Kahn, Jason D. (Fed)" w:date="2021-05-06T11:02:00Z">
            <w:trPr>
              <w:cantSplit/>
              <w:jc w:val="center"/>
            </w:trPr>
          </w:trPrChange>
        </w:trPr>
        <w:tc>
          <w:tcPr>
            <w:tcW w:w="4535" w:type="dxa"/>
            <w:tcPrChange w:id="158" w:author="Kahn, Jason D. (Fed)" w:date="2021-05-06T11:02:00Z">
              <w:tcPr>
                <w:tcW w:w="4535" w:type="dxa"/>
              </w:tcPr>
            </w:tcPrChange>
          </w:tcPr>
          <w:p w14:paraId="5DC33894" w14:textId="77777777" w:rsidR="00EB5DE4" w:rsidRPr="0012712B" w:rsidRDefault="00EB5DE4" w:rsidP="00A44D83">
            <w:pPr>
              <w:pStyle w:val="TAL"/>
              <w:rPr>
                <w:ins w:id="159" w:author="Kahn, Jason D. (Fed)" w:date="2021-05-06T11:02:00Z"/>
                <w:rFonts w:eastAsia="MS Mincho"/>
              </w:rPr>
            </w:pPr>
            <w:ins w:id="160" w:author="Kahn, Jason D. (Fed)" w:date="2021-05-06T11:02:00Z">
              <w:r w:rsidRPr="0012712B">
                <w:rPr>
                  <w:rFonts w:eastAsia="MS Mincho"/>
                </w:rPr>
                <w:t xml:space="preserve">  SSRC</w:t>
              </w:r>
            </w:ins>
          </w:p>
        </w:tc>
        <w:tc>
          <w:tcPr>
            <w:tcW w:w="2267" w:type="dxa"/>
            <w:tcPrChange w:id="161" w:author="Kahn, Jason D. (Fed)" w:date="2021-05-06T11:02:00Z">
              <w:tcPr>
                <w:tcW w:w="2267" w:type="dxa"/>
              </w:tcPr>
            </w:tcPrChange>
          </w:tcPr>
          <w:p w14:paraId="255E6CDE" w14:textId="77777777" w:rsidR="00EB5DE4" w:rsidRPr="0012712B" w:rsidRDefault="00EB5DE4" w:rsidP="00A44D83">
            <w:pPr>
              <w:pStyle w:val="TAL"/>
              <w:rPr>
                <w:ins w:id="162" w:author="Kahn, Jason D. (Fed)" w:date="2021-05-06T11:02:00Z"/>
                <w:rFonts w:eastAsia="MS PGothic"/>
              </w:rPr>
            </w:pPr>
            <w:ins w:id="163" w:author="Kahn, Jason D. (Fed)" w:date="2021-05-06T11:02:00Z">
              <w:r w:rsidRPr="0012712B">
                <w:t>The SSRC of the message sender</w:t>
              </w:r>
            </w:ins>
          </w:p>
        </w:tc>
        <w:tc>
          <w:tcPr>
            <w:tcW w:w="1700" w:type="dxa"/>
            <w:tcPrChange w:id="164" w:author="Kahn, Jason D. (Fed)" w:date="2021-05-06T11:02:00Z">
              <w:tcPr>
                <w:tcW w:w="1700" w:type="dxa"/>
              </w:tcPr>
            </w:tcPrChange>
          </w:tcPr>
          <w:p w14:paraId="32835817" w14:textId="77777777" w:rsidR="00EB5DE4" w:rsidRPr="0012712B" w:rsidRDefault="00EB5DE4" w:rsidP="00A44D83">
            <w:pPr>
              <w:pStyle w:val="TAL"/>
              <w:rPr>
                <w:ins w:id="165" w:author="Kahn, Jason D. (Fed)" w:date="2021-05-06T11:02:00Z"/>
                <w:rFonts w:eastAsia="MS PGothic"/>
              </w:rPr>
            </w:pPr>
            <w:ins w:id="166" w:author="Kahn, Jason D. (Fed)" w:date="2021-05-06T11:02:00Z">
              <w:r w:rsidRPr="0012712B">
                <w:rPr>
                  <w:rFonts w:eastAsia="MS PGothic"/>
                </w:rPr>
                <w:t>The SSRC of the floor participant sending the message.</w:t>
              </w:r>
            </w:ins>
          </w:p>
          <w:p w14:paraId="73D74338" w14:textId="77777777" w:rsidR="00EB5DE4" w:rsidRPr="0012712B" w:rsidRDefault="00EB5DE4" w:rsidP="00A44D83">
            <w:pPr>
              <w:pStyle w:val="TAL"/>
              <w:rPr>
                <w:ins w:id="167" w:author="Kahn, Jason D. (Fed)" w:date="2021-05-06T11:02:00Z"/>
                <w:rFonts w:eastAsia="MS PGothic"/>
              </w:rPr>
            </w:pPr>
            <w:ins w:id="168" w:author="Kahn, Jason D. (Fed)" w:date="2021-05-06T11:02:00Z">
              <w:r w:rsidRPr="0012712B">
                <w:rPr>
                  <w:rFonts w:eastAsia="MS PGothic"/>
                </w:rPr>
                <w:t>Notation in accordance with clause </w:t>
              </w:r>
              <w:r w:rsidRPr="0012712B">
                <w:t>5.5.6.1.</w:t>
              </w:r>
              <w:r w:rsidRPr="0012712B">
                <w:rPr>
                  <w:rFonts w:eastAsia="MS PGothic"/>
                </w:rPr>
                <w:t xml:space="preserve"> Coded as specified in IETF RFC 3550 [76]</w:t>
              </w:r>
            </w:ins>
          </w:p>
        </w:tc>
        <w:tc>
          <w:tcPr>
            <w:tcW w:w="1245" w:type="dxa"/>
            <w:tcPrChange w:id="169" w:author="Kahn, Jason D. (Fed)" w:date="2021-05-06T11:02:00Z">
              <w:tcPr>
                <w:tcW w:w="1245" w:type="dxa"/>
              </w:tcPr>
            </w:tcPrChange>
          </w:tcPr>
          <w:p w14:paraId="243AA585" w14:textId="77777777" w:rsidR="00EB5DE4" w:rsidRPr="0012712B" w:rsidRDefault="00EB5DE4" w:rsidP="00A44D83">
            <w:pPr>
              <w:pStyle w:val="TAL"/>
              <w:rPr>
                <w:ins w:id="170" w:author="Kahn, Jason D. (Fed)" w:date="2021-05-06T11:02:00Z"/>
                <w:rFonts w:eastAsia="MS Mincho"/>
              </w:rPr>
            </w:pPr>
          </w:p>
        </w:tc>
      </w:tr>
      <w:tr w:rsidR="00EB5DE4" w:rsidRPr="0012712B" w14:paraId="5C3EAE69" w14:textId="77777777" w:rsidTr="00EB5DE4">
        <w:trPr>
          <w:cantSplit/>
          <w:jc w:val="center"/>
          <w:ins w:id="171" w:author="Kahn, Jason D. (Fed)" w:date="2021-05-06T11:02:00Z"/>
          <w:trPrChange w:id="172" w:author="Kahn, Jason D. (Fed)" w:date="2021-05-06T11:02:00Z">
            <w:trPr>
              <w:cantSplit/>
              <w:jc w:val="center"/>
            </w:trPr>
          </w:trPrChange>
        </w:trPr>
        <w:tc>
          <w:tcPr>
            <w:tcW w:w="4535" w:type="dxa"/>
            <w:tcBorders>
              <w:bottom w:val="single" w:sz="4" w:space="0" w:color="auto"/>
            </w:tcBorders>
            <w:tcPrChange w:id="173" w:author="Kahn, Jason D. (Fed)" w:date="2021-05-06T11:02:00Z">
              <w:tcPr>
                <w:tcW w:w="4535" w:type="dxa"/>
                <w:tcBorders>
                  <w:bottom w:val="single" w:sz="4" w:space="0" w:color="auto"/>
                </w:tcBorders>
              </w:tcPr>
            </w:tcPrChange>
          </w:tcPr>
          <w:p w14:paraId="29016DD0" w14:textId="77777777" w:rsidR="00EB5DE4" w:rsidRPr="0012712B" w:rsidRDefault="00EB5DE4" w:rsidP="00A44D83">
            <w:pPr>
              <w:pStyle w:val="TAL"/>
              <w:rPr>
                <w:ins w:id="174" w:author="Kahn, Jason D. (Fed)" w:date="2021-05-06T11:02:00Z"/>
                <w:rFonts w:eastAsia="MS Mincho"/>
              </w:rPr>
            </w:pPr>
            <w:ins w:id="175" w:author="Kahn, Jason D. (Fed)" w:date="2021-05-06T11:02:00Z">
              <w:r w:rsidRPr="0012712B">
                <w:rPr>
                  <w:rFonts w:eastAsia="MS Mincho"/>
                </w:rPr>
                <w:t xml:space="preserve">  name</w:t>
              </w:r>
            </w:ins>
          </w:p>
        </w:tc>
        <w:tc>
          <w:tcPr>
            <w:tcW w:w="2267" w:type="dxa"/>
            <w:tcPrChange w:id="176" w:author="Kahn, Jason D. (Fed)" w:date="2021-05-06T11:02:00Z">
              <w:tcPr>
                <w:tcW w:w="2267" w:type="dxa"/>
              </w:tcPr>
            </w:tcPrChange>
          </w:tcPr>
          <w:p w14:paraId="36DE939D" w14:textId="77777777" w:rsidR="00EB5DE4" w:rsidRPr="0012712B" w:rsidRDefault="00EB5DE4" w:rsidP="00A44D83">
            <w:pPr>
              <w:pStyle w:val="TAL"/>
              <w:rPr>
                <w:ins w:id="177" w:author="Kahn, Jason D. (Fed)" w:date="2021-05-06T11:02:00Z"/>
                <w:rFonts w:eastAsia="MS PGothic"/>
              </w:rPr>
            </w:pPr>
            <w:ins w:id="178" w:author="Kahn, Jason D. (Fed)" w:date="2021-05-06T11:02:00Z">
              <w:r w:rsidRPr="0012712B">
                <w:rPr>
                  <w:rFonts w:eastAsia="MS Mincho"/>
                </w:rPr>
                <w:t>MCPT</w:t>
              </w:r>
            </w:ins>
          </w:p>
        </w:tc>
        <w:tc>
          <w:tcPr>
            <w:tcW w:w="1700" w:type="dxa"/>
            <w:tcPrChange w:id="179" w:author="Kahn, Jason D. (Fed)" w:date="2021-05-06T11:02:00Z">
              <w:tcPr>
                <w:tcW w:w="1700" w:type="dxa"/>
              </w:tcPr>
            </w:tcPrChange>
          </w:tcPr>
          <w:p w14:paraId="13D1B9B7" w14:textId="77777777" w:rsidR="00EB5DE4" w:rsidRPr="0012712B" w:rsidRDefault="00EB5DE4" w:rsidP="00A44D83">
            <w:pPr>
              <w:pStyle w:val="TAL"/>
              <w:rPr>
                <w:ins w:id="180" w:author="Kahn, Jason D. (Fed)" w:date="2021-05-06T11:02:00Z"/>
                <w:rFonts w:eastAsia="MS PGothic"/>
              </w:rPr>
            </w:pPr>
          </w:p>
        </w:tc>
        <w:tc>
          <w:tcPr>
            <w:tcW w:w="1245" w:type="dxa"/>
            <w:tcPrChange w:id="181" w:author="Kahn, Jason D. (Fed)" w:date="2021-05-06T11:02:00Z">
              <w:tcPr>
                <w:tcW w:w="1245" w:type="dxa"/>
              </w:tcPr>
            </w:tcPrChange>
          </w:tcPr>
          <w:p w14:paraId="6FCE667D" w14:textId="77777777" w:rsidR="00EB5DE4" w:rsidRPr="0012712B" w:rsidRDefault="00EB5DE4" w:rsidP="00A44D83">
            <w:pPr>
              <w:pStyle w:val="TAL"/>
              <w:rPr>
                <w:ins w:id="182" w:author="Kahn, Jason D. (Fed)" w:date="2021-05-06T11:02:00Z"/>
                <w:rFonts w:eastAsia="MS Mincho"/>
              </w:rPr>
            </w:pPr>
          </w:p>
        </w:tc>
      </w:tr>
      <w:tr w:rsidR="00EB5DE4" w:rsidRPr="0012712B" w14:paraId="3C4C27D9" w14:textId="77777777" w:rsidTr="00EB5DE4">
        <w:trPr>
          <w:cantSplit/>
          <w:jc w:val="center"/>
          <w:ins w:id="183" w:author="Kahn, Jason D. (Fed)" w:date="2021-05-06T11:02:00Z"/>
          <w:trPrChange w:id="184" w:author="Kahn, Jason D. (Fed)" w:date="2021-05-06T11:02:00Z">
            <w:trPr>
              <w:cantSplit/>
              <w:jc w:val="center"/>
            </w:trPr>
          </w:trPrChange>
        </w:trPr>
        <w:tc>
          <w:tcPr>
            <w:tcW w:w="4535" w:type="dxa"/>
            <w:tcBorders>
              <w:bottom w:val="single" w:sz="4" w:space="0" w:color="auto"/>
            </w:tcBorders>
            <w:tcPrChange w:id="185" w:author="Kahn, Jason D. (Fed)" w:date="2021-05-06T11:02:00Z">
              <w:tcPr>
                <w:tcW w:w="4535" w:type="dxa"/>
                <w:tcBorders>
                  <w:bottom w:val="single" w:sz="4" w:space="0" w:color="auto"/>
                </w:tcBorders>
              </w:tcPr>
            </w:tcPrChange>
          </w:tcPr>
          <w:p w14:paraId="0C8170EB" w14:textId="77777777" w:rsidR="00EB5DE4" w:rsidRPr="0012712B" w:rsidRDefault="00EB5DE4" w:rsidP="00A44D83">
            <w:pPr>
              <w:pStyle w:val="TAL"/>
              <w:rPr>
                <w:ins w:id="186" w:author="Kahn, Jason D. (Fed)" w:date="2021-05-06T11:02:00Z"/>
                <w:rFonts w:eastAsia="MS Mincho"/>
              </w:rPr>
            </w:pPr>
            <w:ins w:id="187" w:author="Kahn, Jason D. (Fed)" w:date="2021-05-06T11:02:00Z">
              <w:r w:rsidRPr="0012712B">
                <w:rPr>
                  <w:rFonts w:eastAsia="MS Mincho"/>
                </w:rPr>
                <w:t>User ID</w:t>
              </w:r>
            </w:ins>
          </w:p>
        </w:tc>
        <w:tc>
          <w:tcPr>
            <w:tcW w:w="2267" w:type="dxa"/>
            <w:tcPrChange w:id="188" w:author="Kahn, Jason D. (Fed)" w:date="2021-05-06T11:02:00Z">
              <w:tcPr>
                <w:tcW w:w="2267" w:type="dxa"/>
              </w:tcPr>
            </w:tcPrChange>
          </w:tcPr>
          <w:p w14:paraId="5CD5A5EF" w14:textId="77777777" w:rsidR="00EB5DE4" w:rsidRPr="0012712B" w:rsidRDefault="00EB5DE4" w:rsidP="00A44D83">
            <w:pPr>
              <w:pStyle w:val="TAL"/>
              <w:rPr>
                <w:ins w:id="189" w:author="Kahn, Jason D. (Fed)" w:date="2021-05-06T11:02:00Z"/>
                <w:rFonts w:eastAsia="MS Mincho"/>
              </w:rPr>
            </w:pPr>
          </w:p>
        </w:tc>
        <w:tc>
          <w:tcPr>
            <w:tcW w:w="1700" w:type="dxa"/>
            <w:tcPrChange w:id="190" w:author="Kahn, Jason D. (Fed)" w:date="2021-05-06T11:02:00Z">
              <w:tcPr>
                <w:tcW w:w="1700" w:type="dxa"/>
              </w:tcPr>
            </w:tcPrChange>
          </w:tcPr>
          <w:p w14:paraId="0B4BB55E" w14:textId="77777777" w:rsidR="00EB5DE4" w:rsidRPr="0012712B" w:rsidRDefault="00EB5DE4" w:rsidP="00A44D83">
            <w:pPr>
              <w:pStyle w:val="TAL"/>
              <w:rPr>
                <w:ins w:id="191" w:author="Kahn, Jason D. (Fed)" w:date="2021-05-06T11:02:00Z"/>
                <w:rFonts w:eastAsia="MS PGothic"/>
              </w:rPr>
            </w:pPr>
          </w:p>
        </w:tc>
        <w:tc>
          <w:tcPr>
            <w:tcW w:w="1245" w:type="dxa"/>
            <w:tcPrChange w:id="192" w:author="Kahn, Jason D. (Fed)" w:date="2021-05-06T11:02:00Z">
              <w:tcPr>
                <w:tcW w:w="1245" w:type="dxa"/>
              </w:tcPr>
            </w:tcPrChange>
          </w:tcPr>
          <w:p w14:paraId="72798E11" w14:textId="2E8C050D" w:rsidR="00EB5DE4" w:rsidRPr="0012712B" w:rsidRDefault="00EB5DE4" w:rsidP="00A44D83">
            <w:pPr>
              <w:pStyle w:val="TAL"/>
              <w:rPr>
                <w:ins w:id="193" w:author="Kahn, Jason D. (Fed)" w:date="2021-05-06T11:02:00Z"/>
                <w:rFonts w:eastAsia="MS Mincho"/>
              </w:rPr>
            </w:pPr>
          </w:p>
        </w:tc>
      </w:tr>
      <w:tr w:rsidR="00EB5DE4" w:rsidRPr="0012712B" w14:paraId="3D2E18FA" w14:textId="77777777" w:rsidTr="00EB5DE4">
        <w:trPr>
          <w:cantSplit/>
          <w:jc w:val="center"/>
          <w:ins w:id="194" w:author="Kahn, Jason D. (Fed)" w:date="2021-05-06T11:02:00Z"/>
          <w:trPrChange w:id="195" w:author="Kahn, Jason D. (Fed)" w:date="2021-05-06T11:02:00Z">
            <w:trPr>
              <w:cantSplit/>
              <w:jc w:val="center"/>
            </w:trPr>
          </w:trPrChange>
        </w:trPr>
        <w:tc>
          <w:tcPr>
            <w:tcW w:w="4535" w:type="dxa"/>
            <w:tcBorders>
              <w:top w:val="single" w:sz="4" w:space="0" w:color="auto"/>
            </w:tcBorders>
            <w:tcPrChange w:id="196" w:author="Kahn, Jason D. (Fed)" w:date="2021-05-06T11:02:00Z">
              <w:tcPr>
                <w:tcW w:w="4535" w:type="dxa"/>
                <w:tcBorders>
                  <w:top w:val="single" w:sz="4" w:space="0" w:color="auto"/>
                </w:tcBorders>
              </w:tcPr>
            </w:tcPrChange>
          </w:tcPr>
          <w:p w14:paraId="50A18B78" w14:textId="77777777" w:rsidR="00EB5DE4" w:rsidRPr="0012712B" w:rsidRDefault="00EB5DE4" w:rsidP="00A44D83">
            <w:pPr>
              <w:pStyle w:val="TAL"/>
              <w:rPr>
                <w:ins w:id="197" w:author="Kahn, Jason D. (Fed)" w:date="2021-05-06T11:02:00Z"/>
                <w:rFonts w:eastAsia="MS Mincho"/>
              </w:rPr>
            </w:pPr>
            <w:ins w:id="198" w:author="Kahn, Jason D. (Fed)" w:date="2021-05-06T11:02:00Z">
              <w:r w:rsidRPr="0012712B">
                <w:rPr>
                  <w:rFonts w:eastAsia="MS Mincho"/>
                </w:rPr>
                <w:t xml:space="preserve">  User ID</w:t>
              </w:r>
            </w:ins>
          </w:p>
        </w:tc>
        <w:tc>
          <w:tcPr>
            <w:tcW w:w="2267" w:type="dxa"/>
            <w:tcPrChange w:id="199" w:author="Kahn, Jason D. (Fed)" w:date="2021-05-06T11:02:00Z">
              <w:tcPr>
                <w:tcW w:w="2267" w:type="dxa"/>
              </w:tcPr>
            </w:tcPrChange>
          </w:tcPr>
          <w:p w14:paraId="60705A0D" w14:textId="42C206CB" w:rsidR="00EB5DE4" w:rsidRPr="0012712B" w:rsidRDefault="00EB5DE4" w:rsidP="00A44D83">
            <w:pPr>
              <w:pStyle w:val="TAL"/>
              <w:rPr>
                <w:ins w:id="200" w:author="Kahn, Jason D. (Fed)" w:date="2021-05-06T11:02:00Z"/>
                <w:rFonts w:eastAsia="MS PGothic"/>
              </w:rPr>
            </w:pPr>
            <w:proofErr w:type="spellStart"/>
            <w:ins w:id="201" w:author="Kahn, Jason D. (Fed)" w:date="2021-05-06T11:02:00Z">
              <w:r w:rsidRPr="0012712B">
                <w:rPr>
                  <w:rFonts w:eastAsia="MS PGothic"/>
                </w:rPr>
                <w:t>px_MCPTT_ID_User_</w:t>
              </w:r>
              <w:r>
                <w:rPr>
                  <w:rFonts w:eastAsia="MS PGothic"/>
                </w:rPr>
                <w:t>B</w:t>
              </w:r>
              <w:proofErr w:type="spellEnd"/>
            </w:ins>
          </w:p>
        </w:tc>
        <w:tc>
          <w:tcPr>
            <w:tcW w:w="1700" w:type="dxa"/>
            <w:tcPrChange w:id="202" w:author="Kahn, Jason D. (Fed)" w:date="2021-05-06T11:02:00Z">
              <w:tcPr>
                <w:tcW w:w="1700" w:type="dxa"/>
              </w:tcPr>
            </w:tcPrChange>
          </w:tcPr>
          <w:p w14:paraId="513B8E4C" w14:textId="77777777" w:rsidR="00EB5DE4" w:rsidRPr="0012712B" w:rsidRDefault="00EB5DE4" w:rsidP="00A44D83">
            <w:pPr>
              <w:pStyle w:val="TAL"/>
              <w:rPr>
                <w:ins w:id="203" w:author="Kahn, Jason D. (Fed)" w:date="2021-05-06T11:02:00Z"/>
                <w:rFonts w:eastAsia="MS PGothic"/>
              </w:rPr>
            </w:pPr>
            <w:ins w:id="204" w:author="Kahn, Jason D. (Fed)" w:date="2021-05-06T11:02:00Z">
              <w:r w:rsidRPr="0012712B">
                <w:t xml:space="preserve">The </w:t>
              </w:r>
              <w:r w:rsidRPr="0012712B">
                <w:rPr>
                  <w:lang w:eastAsia="ko-KR"/>
                </w:rPr>
                <w:t>MCPTT User ID</w:t>
              </w:r>
              <w:r w:rsidRPr="0012712B">
                <w:t xml:space="preserve"> of the floor participant releasing</w:t>
              </w:r>
              <w:r w:rsidRPr="0012712B">
                <w:rPr>
                  <w:lang w:eastAsia="ko-KR"/>
                </w:rPr>
                <w:t xml:space="preserve"> the floor.</w:t>
              </w:r>
            </w:ins>
          </w:p>
        </w:tc>
        <w:tc>
          <w:tcPr>
            <w:tcW w:w="1245" w:type="dxa"/>
            <w:tcPrChange w:id="205" w:author="Kahn, Jason D. (Fed)" w:date="2021-05-06T11:02:00Z">
              <w:tcPr>
                <w:tcW w:w="1245" w:type="dxa"/>
              </w:tcPr>
            </w:tcPrChange>
          </w:tcPr>
          <w:p w14:paraId="74CED0D3" w14:textId="77777777" w:rsidR="00EB5DE4" w:rsidRPr="0012712B" w:rsidRDefault="00EB5DE4" w:rsidP="00A44D83">
            <w:pPr>
              <w:pStyle w:val="TAL"/>
              <w:rPr>
                <w:ins w:id="206" w:author="Kahn, Jason D. (Fed)" w:date="2021-05-06T11:02:00Z"/>
                <w:rFonts w:eastAsia="MS Mincho"/>
              </w:rPr>
            </w:pPr>
          </w:p>
        </w:tc>
      </w:tr>
      <w:tr w:rsidR="00EB5DE4" w:rsidRPr="0012712B" w14:paraId="127578E3" w14:textId="77777777" w:rsidTr="00EB5DE4">
        <w:trPr>
          <w:cantSplit/>
          <w:jc w:val="center"/>
          <w:ins w:id="207" w:author="Kahn, Jason D. (Fed)" w:date="2021-05-06T11:02:00Z"/>
          <w:trPrChange w:id="208" w:author="Kahn, Jason D. (Fed)" w:date="2021-05-06T11:02:00Z">
            <w:trPr>
              <w:cantSplit/>
              <w:jc w:val="center"/>
            </w:trPr>
          </w:trPrChange>
        </w:trPr>
        <w:tc>
          <w:tcPr>
            <w:tcW w:w="4535" w:type="dxa"/>
            <w:tcPrChange w:id="209" w:author="Kahn, Jason D. (Fed)" w:date="2021-05-06T11:02:00Z">
              <w:tcPr>
                <w:tcW w:w="4535" w:type="dxa"/>
              </w:tcPr>
            </w:tcPrChange>
          </w:tcPr>
          <w:p w14:paraId="5A300B54" w14:textId="77777777" w:rsidR="00EB5DE4" w:rsidRPr="0012712B" w:rsidRDefault="00EB5DE4" w:rsidP="00A44D83">
            <w:pPr>
              <w:pStyle w:val="TAL"/>
              <w:rPr>
                <w:ins w:id="210" w:author="Kahn, Jason D. (Fed)" w:date="2021-05-06T11:02:00Z"/>
                <w:rFonts w:eastAsia="MS Mincho"/>
              </w:rPr>
            </w:pPr>
            <w:ins w:id="211" w:author="Kahn, Jason D. (Fed)" w:date="2021-05-06T11:02:00Z">
              <w:r w:rsidRPr="0012712B">
                <w:rPr>
                  <w:rFonts w:eastAsia="MS Mincho"/>
                </w:rPr>
                <w:t>Floor Indicator</w:t>
              </w:r>
            </w:ins>
          </w:p>
        </w:tc>
        <w:tc>
          <w:tcPr>
            <w:tcW w:w="2267" w:type="dxa"/>
            <w:tcPrChange w:id="212" w:author="Kahn, Jason D. (Fed)" w:date="2021-05-06T11:02:00Z">
              <w:tcPr>
                <w:tcW w:w="2267" w:type="dxa"/>
              </w:tcPr>
            </w:tcPrChange>
          </w:tcPr>
          <w:p w14:paraId="002F6D30" w14:textId="77777777" w:rsidR="00EB5DE4" w:rsidRPr="0012712B" w:rsidRDefault="00EB5DE4" w:rsidP="00A44D83">
            <w:pPr>
              <w:pStyle w:val="TAL"/>
              <w:rPr>
                <w:ins w:id="213" w:author="Kahn, Jason D. (Fed)" w:date="2021-05-06T11:02:00Z"/>
                <w:rFonts w:eastAsia="MS PGothic"/>
              </w:rPr>
            </w:pPr>
          </w:p>
        </w:tc>
        <w:tc>
          <w:tcPr>
            <w:tcW w:w="1700" w:type="dxa"/>
            <w:tcPrChange w:id="214" w:author="Kahn, Jason D. (Fed)" w:date="2021-05-06T11:02:00Z">
              <w:tcPr>
                <w:tcW w:w="1700" w:type="dxa"/>
              </w:tcPr>
            </w:tcPrChange>
          </w:tcPr>
          <w:p w14:paraId="367C6B7B" w14:textId="77777777" w:rsidR="00EB5DE4" w:rsidRPr="0012712B" w:rsidRDefault="00EB5DE4" w:rsidP="00A44D83">
            <w:pPr>
              <w:pStyle w:val="TAL"/>
              <w:rPr>
                <w:ins w:id="215" w:author="Kahn, Jason D. (Fed)" w:date="2021-05-06T11:02:00Z"/>
                <w:rFonts w:eastAsia="MS PGothic"/>
              </w:rPr>
            </w:pPr>
          </w:p>
        </w:tc>
        <w:tc>
          <w:tcPr>
            <w:tcW w:w="1245" w:type="dxa"/>
            <w:tcPrChange w:id="216" w:author="Kahn, Jason D. (Fed)" w:date="2021-05-06T11:02:00Z">
              <w:tcPr>
                <w:tcW w:w="1245" w:type="dxa"/>
              </w:tcPr>
            </w:tcPrChange>
          </w:tcPr>
          <w:p w14:paraId="5E342B7E" w14:textId="77777777" w:rsidR="00EB5DE4" w:rsidRPr="0012712B" w:rsidRDefault="00EB5DE4" w:rsidP="00A44D83">
            <w:pPr>
              <w:pStyle w:val="TAL"/>
              <w:rPr>
                <w:ins w:id="217" w:author="Kahn, Jason D. (Fed)" w:date="2021-05-06T11:02:00Z"/>
                <w:rFonts w:eastAsia="MS Mincho"/>
              </w:rPr>
            </w:pPr>
          </w:p>
        </w:tc>
      </w:tr>
      <w:tr w:rsidR="00EB5DE4" w:rsidRPr="0012712B" w14:paraId="57A3BA8E" w14:textId="77777777" w:rsidTr="00EB5DE4">
        <w:trPr>
          <w:cantSplit/>
          <w:jc w:val="center"/>
          <w:ins w:id="218" w:author="Kahn, Jason D. (Fed)" w:date="2021-05-06T11:02:00Z"/>
          <w:trPrChange w:id="219" w:author="Kahn, Jason D. (Fed)" w:date="2021-05-06T11:02:00Z">
            <w:trPr>
              <w:cantSplit/>
              <w:jc w:val="center"/>
            </w:trPr>
          </w:trPrChange>
        </w:trPr>
        <w:tc>
          <w:tcPr>
            <w:tcW w:w="4535" w:type="dxa"/>
            <w:tcPrChange w:id="220" w:author="Kahn, Jason D. (Fed)" w:date="2021-05-06T11:02:00Z">
              <w:tcPr>
                <w:tcW w:w="4535" w:type="dxa"/>
              </w:tcPr>
            </w:tcPrChange>
          </w:tcPr>
          <w:p w14:paraId="3FAB5676" w14:textId="77777777" w:rsidR="00EB5DE4" w:rsidRPr="0012712B" w:rsidRDefault="00EB5DE4" w:rsidP="00A44D83">
            <w:pPr>
              <w:pStyle w:val="TAL"/>
              <w:rPr>
                <w:ins w:id="221" w:author="Kahn, Jason D. (Fed)" w:date="2021-05-06T11:02:00Z"/>
                <w:rFonts w:eastAsia="MS Mincho"/>
              </w:rPr>
            </w:pPr>
            <w:ins w:id="222" w:author="Kahn, Jason D. (Fed)" w:date="2021-05-06T11:02:00Z">
              <w:r w:rsidRPr="0012712B">
                <w:rPr>
                  <w:rFonts w:eastAsia="MS Mincho"/>
                </w:rPr>
                <w:t xml:space="preserve">  Floor Indicator</w:t>
              </w:r>
            </w:ins>
          </w:p>
        </w:tc>
        <w:tc>
          <w:tcPr>
            <w:tcW w:w="2267" w:type="dxa"/>
            <w:tcPrChange w:id="223" w:author="Kahn, Jason D. (Fed)" w:date="2021-05-06T11:02:00Z">
              <w:tcPr>
                <w:tcW w:w="2267" w:type="dxa"/>
              </w:tcPr>
            </w:tcPrChange>
          </w:tcPr>
          <w:p w14:paraId="2B20B6F9" w14:textId="70FEB410" w:rsidR="00EB5DE4" w:rsidRPr="0012712B" w:rsidRDefault="00EB5DE4" w:rsidP="00A44D83">
            <w:pPr>
              <w:pStyle w:val="TAL"/>
              <w:rPr>
                <w:ins w:id="224" w:author="Kahn, Jason D. (Fed)" w:date="2021-05-06T11:02:00Z"/>
                <w:rFonts w:eastAsia="MS PGothic"/>
              </w:rPr>
            </w:pPr>
            <w:ins w:id="225" w:author="Kahn, Jason D. (Fed)" w:date="2021-05-06T11:06:00Z">
              <w:r w:rsidRPr="00EB5DE4">
                <w:rPr>
                  <w:rFonts w:eastAsia="MS PGothic"/>
                </w:rPr>
                <w:t>100001001</w:t>
              </w:r>
              <w:r>
                <w:rPr>
                  <w:rFonts w:eastAsia="MS PGothic"/>
                </w:rPr>
                <w:t>0000000</w:t>
              </w:r>
            </w:ins>
          </w:p>
        </w:tc>
        <w:tc>
          <w:tcPr>
            <w:tcW w:w="1700" w:type="dxa"/>
            <w:tcPrChange w:id="226" w:author="Kahn, Jason D. (Fed)" w:date="2021-05-06T11:02:00Z">
              <w:tcPr>
                <w:tcW w:w="1700" w:type="dxa"/>
              </w:tcPr>
            </w:tcPrChange>
          </w:tcPr>
          <w:p w14:paraId="21183A96" w14:textId="05DFCA59" w:rsidR="00EB5DE4" w:rsidRPr="0012712B" w:rsidRDefault="00EB5DE4" w:rsidP="00A44D83">
            <w:pPr>
              <w:pStyle w:val="TAL"/>
              <w:rPr>
                <w:ins w:id="227" w:author="Kahn, Jason D. (Fed)" w:date="2021-05-06T11:02:00Z"/>
                <w:rFonts w:eastAsia="MS PGothic"/>
              </w:rPr>
            </w:pPr>
            <w:ins w:id="228" w:author="Kahn, Jason D. (Fed)" w:date="2021-05-06T11:02:00Z">
              <w:r w:rsidRPr="0012712B">
                <w:rPr>
                  <w:rFonts w:eastAsia="MS PGothic"/>
                </w:rPr>
                <w:t>Normal call, queueing</w:t>
              </w:r>
            </w:ins>
            <w:ins w:id="229" w:author="Kahn, Jason D. (Fed)" w:date="2021-05-06T11:06:00Z">
              <w:r>
                <w:rPr>
                  <w:rFonts w:eastAsia="MS PGothic"/>
                </w:rPr>
                <w:t>, m</w:t>
              </w:r>
            </w:ins>
            <w:ins w:id="230" w:author="Kahn, Jason D. (Fed)" w:date="2021-05-06T11:07:00Z">
              <w:r>
                <w:rPr>
                  <w:rFonts w:eastAsia="MS PGothic"/>
                </w:rPr>
                <w:t>ulti-talker</w:t>
              </w:r>
            </w:ins>
          </w:p>
        </w:tc>
        <w:tc>
          <w:tcPr>
            <w:tcW w:w="1245" w:type="dxa"/>
            <w:tcPrChange w:id="231" w:author="Kahn, Jason D. (Fed)" w:date="2021-05-06T11:02:00Z">
              <w:tcPr>
                <w:tcW w:w="1245" w:type="dxa"/>
              </w:tcPr>
            </w:tcPrChange>
          </w:tcPr>
          <w:p w14:paraId="398C54F3" w14:textId="77777777" w:rsidR="00EB5DE4" w:rsidRPr="0012712B" w:rsidRDefault="00EB5DE4" w:rsidP="00A44D83">
            <w:pPr>
              <w:pStyle w:val="TAL"/>
              <w:rPr>
                <w:ins w:id="232" w:author="Kahn, Jason D. (Fed)" w:date="2021-05-06T11:02:00Z"/>
                <w:rFonts w:eastAsia="MS Mincho"/>
              </w:rPr>
            </w:pPr>
          </w:p>
        </w:tc>
      </w:tr>
    </w:tbl>
    <w:p w14:paraId="3F38AFFB" w14:textId="77777777" w:rsidR="00EB5DE4" w:rsidRPr="0012712B" w:rsidRDefault="00EB5DE4" w:rsidP="00EB5DE4">
      <w:pPr>
        <w:rPr>
          <w:ins w:id="233" w:author="Kahn, Jason D. (Fed)" w:date="2021-05-06T11:02:00Z"/>
        </w:rPr>
      </w:pPr>
    </w:p>
    <w:bookmarkEnd w:id="100"/>
    <w:bookmarkEnd w:id="101"/>
    <w:bookmarkEnd w:id="102"/>
    <w:bookmarkEnd w:id="103"/>
    <w:bookmarkEnd w:id="104"/>
    <w:bookmarkEnd w:id="105"/>
    <w:bookmarkEnd w:id="106"/>
    <w:p w14:paraId="34CCD19F" w14:textId="77777777" w:rsidR="000503A5" w:rsidRDefault="000503A5" w:rsidP="00DC2AB2"/>
    <w:p w14:paraId="3E774D9B" w14:textId="77777777" w:rsidR="000503A5" w:rsidRPr="00EF5E31" w:rsidRDefault="000503A5" w:rsidP="000503A5">
      <w:pPr>
        <w:pStyle w:val="Heading3"/>
        <w:rPr>
          <w:noProof/>
          <w:color w:val="FF0000"/>
        </w:rPr>
      </w:pPr>
      <w:bookmarkStart w:id="234" w:name="_Hlk71291899"/>
      <w:r w:rsidRPr="00EF5E31">
        <w:rPr>
          <w:noProof/>
          <w:color w:val="FF0000"/>
        </w:rPr>
        <w:t>&lt;END OF CHANGES&gt;</w:t>
      </w:r>
      <w:bookmarkEnd w:id="234"/>
    </w:p>
    <w:p w14:paraId="69D754CA" w14:textId="77777777" w:rsidR="000503A5" w:rsidRPr="0012712B" w:rsidRDefault="000503A5" w:rsidP="00DC2AB2"/>
    <w:sectPr w:rsidR="000503A5" w:rsidRPr="0012712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E7902" w14:textId="77777777" w:rsidR="00917278" w:rsidRDefault="00917278">
      <w:r>
        <w:separator/>
      </w:r>
    </w:p>
  </w:endnote>
  <w:endnote w:type="continuationSeparator" w:id="0">
    <w:p w14:paraId="3C0FDDE1" w14:textId="77777777" w:rsidR="00917278" w:rsidRDefault="0091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00"/>
    <w:family w:val="auto"/>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E5DC3" w14:textId="77777777" w:rsidR="00917278" w:rsidRDefault="009172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751AC" w14:textId="77777777" w:rsidR="00917278" w:rsidRDefault="00917278">
      <w:r>
        <w:separator/>
      </w:r>
    </w:p>
  </w:footnote>
  <w:footnote w:type="continuationSeparator" w:id="0">
    <w:p w14:paraId="001BF7AB" w14:textId="77777777" w:rsidR="00917278" w:rsidRDefault="0091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E923E" w14:textId="77777777" w:rsidR="00EB6817" w:rsidRDefault="00EB68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DD1C3" w14:textId="430FE8B3" w:rsidR="00917278" w:rsidRDefault="009172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68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A4DBC9" w14:textId="77777777" w:rsidR="00917278" w:rsidRDefault="009172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7290A5D4" w14:textId="2EB4B07F" w:rsidR="00917278" w:rsidRDefault="009172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68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6A0F1" w14:textId="77777777" w:rsidR="00917278" w:rsidRDefault="0091727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5"/>
  </w:num>
  <w:num w:numId="12">
    <w:abstractNumId w:val="36"/>
  </w:num>
  <w:num w:numId="13">
    <w:abstractNumId w:val="34"/>
  </w:num>
  <w:num w:numId="14">
    <w:abstractNumId w:val="17"/>
  </w:num>
  <w:num w:numId="15">
    <w:abstractNumId w:val="25"/>
  </w:num>
  <w:num w:numId="16">
    <w:abstractNumId w:val="18"/>
  </w:num>
  <w:num w:numId="17">
    <w:abstractNumId w:val="27"/>
  </w:num>
  <w:num w:numId="18">
    <w:abstractNumId w:val="32"/>
  </w:num>
  <w:num w:numId="19">
    <w:abstractNumId w:val="9"/>
  </w:num>
  <w:num w:numId="20">
    <w:abstractNumId w:val="13"/>
  </w:num>
  <w:num w:numId="21">
    <w:abstractNumId w:val="35"/>
  </w:num>
  <w:num w:numId="22">
    <w:abstractNumId w:val="16"/>
  </w:num>
  <w:num w:numId="23">
    <w:abstractNumId w:val="21"/>
  </w:num>
  <w:num w:numId="24">
    <w:abstractNumId w:val="20"/>
  </w:num>
  <w:num w:numId="25">
    <w:abstractNumId w:val="14"/>
  </w:num>
  <w:num w:numId="26">
    <w:abstractNumId w:val="20"/>
  </w:num>
  <w:num w:numId="27">
    <w:abstractNumId w:val="24"/>
  </w:num>
  <w:num w:numId="28">
    <w:abstractNumId w:val="15"/>
  </w:num>
  <w:num w:numId="29">
    <w:abstractNumId w:val="12"/>
  </w:num>
  <w:num w:numId="30">
    <w:abstractNumId w:val="28"/>
  </w:num>
  <w:num w:numId="31">
    <w:abstractNumId w:val="29"/>
  </w:num>
  <w:num w:numId="32">
    <w:abstractNumId w:val="26"/>
  </w:num>
  <w:num w:numId="33">
    <w:abstractNumId w:val="22"/>
  </w:num>
  <w:num w:numId="34">
    <w:abstractNumId w:val="30"/>
  </w:num>
  <w:num w:numId="35">
    <w:abstractNumId w:val="31"/>
  </w:num>
  <w:num w:numId="36">
    <w:abstractNumId w:val="11"/>
  </w:num>
  <w:num w:numId="37">
    <w:abstractNumId w:val="37"/>
  </w:num>
  <w:num w:numId="38">
    <w:abstractNumId w:val="23"/>
  </w:num>
  <w:num w:numId="39">
    <w:abstractNumId w:val="33"/>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hn, Jason D. (Fed)">
    <w15:presenceInfo w15:providerId="AD" w15:userId="S::jdk3@nist.gov::3a15fc80-6854-45fa-8505-390aa796d8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0"/>
  <w:printFractionalCharacterWidth/>
  <w:embedSystemFonts/>
  <w:hideSpellingErrors/>
  <w:proofState w:spelling="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3728"/>
    <w:rsid w:val="00006E3D"/>
    <w:rsid w:val="00011C32"/>
    <w:rsid w:val="000133A5"/>
    <w:rsid w:val="00013CA7"/>
    <w:rsid w:val="00015370"/>
    <w:rsid w:val="000167DC"/>
    <w:rsid w:val="00016A77"/>
    <w:rsid w:val="00021803"/>
    <w:rsid w:val="0002474A"/>
    <w:rsid w:val="000275AD"/>
    <w:rsid w:val="00033397"/>
    <w:rsid w:val="0003462F"/>
    <w:rsid w:val="00036C9E"/>
    <w:rsid w:val="000372DF"/>
    <w:rsid w:val="00037728"/>
    <w:rsid w:val="00040095"/>
    <w:rsid w:val="00042DBB"/>
    <w:rsid w:val="00043B86"/>
    <w:rsid w:val="00045326"/>
    <w:rsid w:val="000503A5"/>
    <w:rsid w:val="00050BC0"/>
    <w:rsid w:val="00051834"/>
    <w:rsid w:val="0006447F"/>
    <w:rsid w:val="000652C2"/>
    <w:rsid w:val="00065A53"/>
    <w:rsid w:val="00065B4A"/>
    <w:rsid w:val="00066274"/>
    <w:rsid w:val="00074BA8"/>
    <w:rsid w:val="00080512"/>
    <w:rsid w:val="00082393"/>
    <w:rsid w:val="0008383E"/>
    <w:rsid w:val="00084380"/>
    <w:rsid w:val="000871B3"/>
    <w:rsid w:val="000944A6"/>
    <w:rsid w:val="000A111C"/>
    <w:rsid w:val="000A265D"/>
    <w:rsid w:val="000A4D0E"/>
    <w:rsid w:val="000A739E"/>
    <w:rsid w:val="000A7CF9"/>
    <w:rsid w:val="000B457D"/>
    <w:rsid w:val="000C5FEB"/>
    <w:rsid w:val="000D0564"/>
    <w:rsid w:val="000D1927"/>
    <w:rsid w:val="000D58AB"/>
    <w:rsid w:val="000E0782"/>
    <w:rsid w:val="000E0AD0"/>
    <w:rsid w:val="000E0E08"/>
    <w:rsid w:val="000E28F9"/>
    <w:rsid w:val="000E5678"/>
    <w:rsid w:val="000E6548"/>
    <w:rsid w:val="000F3C21"/>
    <w:rsid w:val="000F72C5"/>
    <w:rsid w:val="001064B5"/>
    <w:rsid w:val="00116D53"/>
    <w:rsid w:val="001229AD"/>
    <w:rsid w:val="00122C13"/>
    <w:rsid w:val="001242C1"/>
    <w:rsid w:val="001254E1"/>
    <w:rsid w:val="0012712B"/>
    <w:rsid w:val="001428B6"/>
    <w:rsid w:val="00152682"/>
    <w:rsid w:val="00157B67"/>
    <w:rsid w:val="00166E76"/>
    <w:rsid w:val="001777F1"/>
    <w:rsid w:val="001806FF"/>
    <w:rsid w:val="0018388B"/>
    <w:rsid w:val="00183B33"/>
    <w:rsid w:val="00192B08"/>
    <w:rsid w:val="00193C11"/>
    <w:rsid w:val="00193D2D"/>
    <w:rsid w:val="00196A60"/>
    <w:rsid w:val="001A2576"/>
    <w:rsid w:val="001A6190"/>
    <w:rsid w:val="001B087C"/>
    <w:rsid w:val="001B433E"/>
    <w:rsid w:val="001B5921"/>
    <w:rsid w:val="001C3AB2"/>
    <w:rsid w:val="001C5D63"/>
    <w:rsid w:val="001E2076"/>
    <w:rsid w:val="001E240A"/>
    <w:rsid w:val="001E6A74"/>
    <w:rsid w:val="001F168B"/>
    <w:rsid w:val="001F17AB"/>
    <w:rsid w:val="00205A9D"/>
    <w:rsid w:val="0020706A"/>
    <w:rsid w:val="00214AEE"/>
    <w:rsid w:val="00214CF0"/>
    <w:rsid w:val="00220550"/>
    <w:rsid w:val="00222203"/>
    <w:rsid w:val="00226292"/>
    <w:rsid w:val="00227447"/>
    <w:rsid w:val="002347A2"/>
    <w:rsid w:val="00235A65"/>
    <w:rsid w:val="00236C43"/>
    <w:rsid w:val="0024078F"/>
    <w:rsid w:val="0024458D"/>
    <w:rsid w:val="002508DD"/>
    <w:rsid w:val="00254B64"/>
    <w:rsid w:val="002560C7"/>
    <w:rsid w:val="002661CF"/>
    <w:rsid w:val="00271921"/>
    <w:rsid w:val="00275EF7"/>
    <w:rsid w:val="00282D43"/>
    <w:rsid w:val="002849DC"/>
    <w:rsid w:val="00292824"/>
    <w:rsid w:val="0029666E"/>
    <w:rsid w:val="002970B6"/>
    <w:rsid w:val="00297654"/>
    <w:rsid w:val="002A15A9"/>
    <w:rsid w:val="002B6912"/>
    <w:rsid w:val="002B7960"/>
    <w:rsid w:val="002C3E19"/>
    <w:rsid w:val="002C72D4"/>
    <w:rsid w:val="002D0592"/>
    <w:rsid w:val="002D0EC8"/>
    <w:rsid w:val="002D300F"/>
    <w:rsid w:val="002D518C"/>
    <w:rsid w:val="002D57B9"/>
    <w:rsid w:val="002E0748"/>
    <w:rsid w:val="002E0F82"/>
    <w:rsid w:val="002E5A87"/>
    <w:rsid w:val="002F06BD"/>
    <w:rsid w:val="002F6A37"/>
    <w:rsid w:val="003002EF"/>
    <w:rsid w:val="003027A8"/>
    <w:rsid w:val="00305C24"/>
    <w:rsid w:val="00310AB3"/>
    <w:rsid w:val="00315EF0"/>
    <w:rsid w:val="003172DC"/>
    <w:rsid w:val="0032116C"/>
    <w:rsid w:val="00326617"/>
    <w:rsid w:val="003305B3"/>
    <w:rsid w:val="0033181B"/>
    <w:rsid w:val="003351C8"/>
    <w:rsid w:val="003359AA"/>
    <w:rsid w:val="00337AF1"/>
    <w:rsid w:val="003526EF"/>
    <w:rsid w:val="0035462D"/>
    <w:rsid w:val="00361CDD"/>
    <w:rsid w:val="003664D4"/>
    <w:rsid w:val="00371062"/>
    <w:rsid w:val="00372A24"/>
    <w:rsid w:val="00373B2A"/>
    <w:rsid w:val="003822C6"/>
    <w:rsid w:val="003A32ED"/>
    <w:rsid w:val="003A5C68"/>
    <w:rsid w:val="003A7F29"/>
    <w:rsid w:val="003B494C"/>
    <w:rsid w:val="003B72F4"/>
    <w:rsid w:val="003C0227"/>
    <w:rsid w:val="003C3971"/>
    <w:rsid w:val="003C7B4C"/>
    <w:rsid w:val="003D4FAD"/>
    <w:rsid w:val="003D5B0F"/>
    <w:rsid w:val="003D5E5E"/>
    <w:rsid w:val="003D6704"/>
    <w:rsid w:val="003D73DA"/>
    <w:rsid w:val="003E0451"/>
    <w:rsid w:val="003E0C68"/>
    <w:rsid w:val="003E2138"/>
    <w:rsid w:val="003E7FC4"/>
    <w:rsid w:val="00415561"/>
    <w:rsid w:val="004168F5"/>
    <w:rsid w:val="004201D8"/>
    <w:rsid w:val="00422794"/>
    <w:rsid w:val="00423513"/>
    <w:rsid w:val="004238CD"/>
    <w:rsid w:val="004304C5"/>
    <w:rsid w:val="00431558"/>
    <w:rsid w:val="00433FDA"/>
    <w:rsid w:val="004340EB"/>
    <w:rsid w:val="0043583A"/>
    <w:rsid w:val="00437FDC"/>
    <w:rsid w:val="00437FE6"/>
    <w:rsid w:val="0044297A"/>
    <w:rsid w:val="004445C0"/>
    <w:rsid w:val="00450498"/>
    <w:rsid w:val="00455C86"/>
    <w:rsid w:val="00456921"/>
    <w:rsid w:val="00461657"/>
    <w:rsid w:val="0046622E"/>
    <w:rsid w:val="00471AEF"/>
    <w:rsid w:val="0047242A"/>
    <w:rsid w:val="004740FB"/>
    <w:rsid w:val="004772B6"/>
    <w:rsid w:val="004947A0"/>
    <w:rsid w:val="00495DE8"/>
    <w:rsid w:val="004A01A8"/>
    <w:rsid w:val="004A1411"/>
    <w:rsid w:val="004A34F8"/>
    <w:rsid w:val="004B1880"/>
    <w:rsid w:val="004C1246"/>
    <w:rsid w:val="004C5253"/>
    <w:rsid w:val="004C7993"/>
    <w:rsid w:val="004D12FC"/>
    <w:rsid w:val="004D3578"/>
    <w:rsid w:val="004D4ABD"/>
    <w:rsid w:val="004E14F6"/>
    <w:rsid w:val="004E213A"/>
    <w:rsid w:val="004E4346"/>
    <w:rsid w:val="004E46EA"/>
    <w:rsid w:val="004E48CD"/>
    <w:rsid w:val="00505ACD"/>
    <w:rsid w:val="0050735E"/>
    <w:rsid w:val="00507D98"/>
    <w:rsid w:val="005214E1"/>
    <w:rsid w:val="00530B7A"/>
    <w:rsid w:val="005311AD"/>
    <w:rsid w:val="00537486"/>
    <w:rsid w:val="00540426"/>
    <w:rsid w:val="00540B33"/>
    <w:rsid w:val="00541578"/>
    <w:rsid w:val="00543E6C"/>
    <w:rsid w:val="00545D6F"/>
    <w:rsid w:val="00551493"/>
    <w:rsid w:val="00565087"/>
    <w:rsid w:val="00565241"/>
    <w:rsid w:val="005701DE"/>
    <w:rsid w:val="0058380F"/>
    <w:rsid w:val="00586BF3"/>
    <w:rsid w:val="005946E6"/>
    <w:rsid w:val="005958C9"/>
    <w:rsid w:val="005A343B"/>
    <w:rsid w:val="005A615D"/>
    <w:rsid w:val="005A653E"/>
    <w:rsid w:val="005B1FB0"/>
    <w:rsid w:val="005B2BFD"/>
    <w:rsid w:val="005B2DEB"/>
    <w:rsid w:val="005C465F"/>
    <w:rsid w:val="005C6898"/>
    <w:rsid w:val="005D1346"/>
    <w:rsid w:val="005D2E01"/>
    <w:rsid w:val="005F04AA"/>
    <w:rsid w:val="005F29A4"/>
    <w:rsid w:val="005F53CB"/>
    <w:rsid w:val="00602472"/>
    <w:rsid w:val="00602EDA"/>
    <w:rsid w:val="00603B8F"/>
    <w:rsid w:val="00610CD9"/>
    <w:rsid w:val="006124D9"/>
    <w:rsid w:val="00614EAC"/>
    <w:rsid w:val="00614FDF"/>
    <w:rsid w:val="00620C5B"/>
    <w:rsid w:val="006224A9"/>
    <w:rsid w:val="00623D57"/>
    <w:rsid w:val="0062479E"/>
    <w:rsid w:val="00635256"/>
    <w:rsid w:val="00640E97"/>
    <w:rsid w:val="00642ADD"/>
    <w:rsid w:val="00654000"/>
    <w:rsid w:val="00654AEE"/>
    <w:rsid w:val="00656A17"/>
    <w:rsid w:val="00660129"/>
    <w:rsid w:val="00660A7E"/>
    <w:rsid w:val="006617DE"/>
    <w:rsid w:val="00663D09"/>
    <w:rsid w:val="00664EDA"/>
    <w:rsid w:val="00665A52"/>
    <w:rsid w:val="006661F2"/>
    <w:rsid w:val="0067625A"/>
    <w:rsid w:val="00680E92"/>
    <w:rsid w:val="0068181F"/>
    <w:rsid w:val="006950C1"/>
    <w:rsid w:val="006A7D96"/>
    <w:rsid w:val="006C663D"/>
    <w:rsid w:val="006C74C6"/>
    <w:rsid w:val="006D3C1B"/>
    <w:rsid w:val="006D519A"/>
    <w:rsid w:val="006E079C"/>
    <w:rsid w:val="006E1B05"/>
    <w:rsid w:val="006F1819"/>
    <w:rsid w:val="006F2122"/>
    <w:rsid w:val="006F4B32"/>
    <w:rsid w:val="00702052"/>
    <w:rsid w:val="007037D1"/>
    <w:rsid w:val="00703A89"/>
    <w:rsid w:val="00714F7F"/>
    <w:rsid w:val="00716D3C"/>
    <w:rsid w:val="007175F8"/>
    <w:rsid w:val="007232F6"/>
    <w:rsid w:val="00723EA1"/>
    <w:rsid w:val="00726EC4"/>
    <w:rsid w:val="00727699"/>
    <w:rsid w:val="00727C68"/>
    <w:rsid w:val="007314B0"/>
    <w:rsid w:val="00732291"/>
    <w:rsid w:val="00734A5B"/>
    <w:rsid w:val="00735A1F"/>
    <w:rsid w:val="00744E76"/>
    <w:rsid w:val="00746428"/>
    <w:rsid w:val="00746A06"/>
    <w:rsid w:val="00747908"/>
    <w:rsid w:val="00747938"/>
    <w:rsid w:val="007559A1"/>
    <w:rsid w:val="00756874"/>
    <w:rsid w:val="007677AE"/>
    <w:rsid w:val="00781F0F"/>
    <w:rsid w:val="00785DF1"/>
    <w:rsid w:val="00796051"/>
    <w:rsid w:val="007963F6"/>
    <w:rsid w:val="00796744"/>
    <w:rsid w:val="007B2158"/>
    <w:rsid w:val="007B50F5"/>
    <w:rsid w:val="007B795D"/>
    <w:rsid w:val="007C0BF2"/>
    <w:rsid w:val="007C3F48"/>
    <w:rsid w:val="007C4E5A"/>
    <w:rsid w:val="007C69A1"/>
    <w:rsid w:val="007D36CF"/>
    <w:rsid w:val="007D7200"/>
    <w:rsid w:val="007D767E"/>
    <w:rsid w:val="007E1E13"/>
    <w:rsid w:val="007E2754"/>
    <w:rsid w:val="007E2953"/>
    <w:rsid w:val="007E7891"/>
    <w:rsid w:val="007E7D85"/>
    <w:rsid w:val="007F0422"/>
    <w:rsid w:val="007F1440"/>
    <w:rsid w:val="007F2963"/>
    <w:rsid w:val="00801668"/>
    <w:rsid w:val="008028A4"/>
    <w:rsid w:val="00804358"/>
    <w:rsid w:val="00814692"/>
    <w:rsid w:val="008157D5"/>
    <w:rsid w:val="00817FA4"/>
    <w:rsid w:val="00822794"/>
    <w:rsid w:val="008242D9"/>
    <w:rsid w:val="0082578C"/>
    <w:rsid w:val="00825A3C"/>
    <w:rsid w:val="00825F31"/>
    <w:rsid w:val="00826A3C"/>
    <w:rsid w:val="00826BC4"/>
    <w:rsid w:val="0083120E"/>
    <w:rsid w:val="00835700"/>
    <w:rsid w:val="00837A7A"/>
    <w:rsid w:val="00840043"/>
    <w:rsid w:val="00845A31"/>
    <w:rsid w:val="00851DB1"/>
    <w:rsid w:val="008524E7"/>
    <w:rsid w:val="00852948"/>
    <w:rsid w:val="008545ED"/>
    <w:rsid w:val="0085489D"/>
    <w:rsid w:val="008618A9"/>
    <w:rsid w:val="008630C1"/>
    <w:rsid w:val="00865407"/>
    <w:rsid w:val="00866CAD"/>
    <w:rsid w:val="008670E7"/>
    <w:rsid w:val="008709BC"/>
    <w:rsid w:val="00875A6F"/>
    <w:rsid w:val="008768CA"/>
    <w:rsid w:val="00876ECC"/>
    <w:rsid w:val="00886E1F"/>
    <w:rsid w:val="00890EFF"/>
    <w:rsid w:val="00893D22"/>
    <w:rsid w:val="008A3F1A"/>
    <w:rsid w:val="008A5991"/>
    <w:rsid w:val="008A5D9A"/>
    <w:rsid w:val="008A6758"/>
    <w:rsid w:val="008B0487"/>
    <w:rsid w:val="008B277A"/>
    <w:rsid w:val="008B31D6"/>
    <w:rsid w:val="008C73AF"/>
    <w:rsid w:val="008D43E8"/>
    <w:rsid w:val="008E1D85"/>
    <w:rsid w:val="008E3B26"/>
    <w:rsid w:val="008F6038"/>
    <w:rsid w:val="00900542"/>
    <w:rsid w:val="00900C4E"/>
    <w:rsid w:val="00900DC5"/>
    <w:rsid w:val="0090271F"/>
    <w:rsid w:val="00902E23"/>
    <w:rsid w:val="00903B3C"/>
    <w:rsid w:val="00907682"/>
    <w:rsid w:val="00913972"/>
    <w:rsid w:val="00917278"/>
    <w:rsid w:val="00917A91"/>
    <w:rsid w:val="00924F1D"/>
    <w:rsid w:val="009308E3"/>
    <w:rsid w:val="00930B27"/>
    <w:rsid w:val="00932F41"/>
    <w:rsid w:val="00933A7A"/>
    <w:rsid w:val="00933D72"/>
    <w:rsid w:val="0094259F"/>
    <w:rsid w:val="00942EC2"/>
    <w:rsid w:val="009454B2"/>
    <w:rsid w:val="009459F7"/>
    <w:rsid w:val="00946EAC"/>
    <w:rsid w:val="009478C1"/>
    <w:rsid w:val="009518B6"/>
    <w:rsid w:val="0095505C"/>
    <w:rsid w:val="00955133"/>
    <w:rsid w:val="00955C56"/>
    <w:rsid w:val="00962A81"/>
    <w:rsid w:val="009670F0"/>
    <w:rsid w:val="0096765B"/>
    <w:rsid w:val="00975AC7"/>
    <w:rsid w:val="00975FA8"/>
    <w:rsid w:val="0097603A"/>
    <w:rsid w:val="0097742A"/>
    <w:rsid w:val="00980C14"/>
    <w:rsid w:val="00981C34"/>
    <w:rsid w:val="009934A2"/>
    <w:rsid w:val="00993875"/>
    <w:rsid w:val="009A03FD"/>
    <w:rsid w:val="009A6528"/>
    <w:rsid w:val="009B1EF6"/>
    <w:rsid w:val="009B2DCE"/>
    <w:rsid w:val="009B46CF"/>
    <w:rsid w:val="009B63AF"/>
    <w:rsid w:val="009D1F1E"/>
    <w:rsid w:val="009E4443"/>
    <w:rsid w:val="009E69DB"/>
    <w:rsid w:val="009F20FD"/>
    <w:rsid w:val="009F37B7"/>
    <w:rsid w:val="009F38D6"/>
    <w:rsid w:val="009F54DE"/>
    <w:rsid w:val="009F61B7"/>
    <w:rsid w:val="009F653E"/>
    <w:rsid w:val="00A0585D"/>
    <w:rsid w:val="00A10F02"/>
    <w:rsid w:val="00A137E2"/>
    <w:rsid w:val="00A164B4"/>
    <w:rsid w:val="00A2132F"/>
    <w:rsid w:val="00A213D4"/>
    <w:rsid w:val="00A21B6D"/>
    <w:rsid w:val="00A225FD"/>
    <w:rsid w:val="00A25BB6"/>
    <w:rsid w:val="00A31D4B"/>
    <w:rsid w:val="00A32A30"/>
    <w:rsid w:val="00A4007B"/>
    <w:rsid w:val="00A45FCA"/>
    <w:rsid w:val="00A53724"/>
    <w:rsid w:val="00A55713"/>
    <w:rsid w:val="00A56EF2"/>
    <w:rsid w:val="00A60819"/>
    <w:rsid w:val="00A609E0"/>
    <w:rsid w:val="00A616AB"/>
    <w:rsid w:val="00A61C0B"/>
    <w:rsid w:val="00A71C8A"/>
    <w:rsid w:val="00A82346"/>
    <w:rsid w:val="00A8546A"/>
    <w:rsid w:val="00A861DC"/>
    <w:rsid w:val="00A872D7"/>
    <w:rsid w:val="00A96DD7"/>
    <w:rsid w:val="00AA3715"/>
    <w:rsid w:val="00AC0D4F"/>
    <w:rsid w:val="00AD0D8E"/>
    <w:rsid w:val="00AD469C"/>
    <w:rsid w:val="00AE5461"/>
    <w:rsid w:val="00AF6012"/>
    <w:rsid w:val="00B15449"/>
    <w:rsid w:val="00B15566"/>
    <w:rsid w:val="00B1619D"/>
    <w:rsid w:val="00B2274F"/>
    <w:rsid w:val="00B22A0A"/>
    <w:rsid w:val="00B2595C"/>
    <w:rsid w:val="00B260DE"/>
    <w:rsid w:val="00B3207A"/>
    <w:rsid w:val="00B44941"/>
    <w:rsid w:val="00B63A66"/>
    <w:rsid w:val="00B63DC3"/>
    <w:rsid w:val="00B672B3"/>
    <w:rsid w:val="00B673F0"/>
    <w:rsid w:val="00B749F1"/>
    <w:rsid w:val="00B76036"/>
    <w:rsid w:val="00B8072C"/>
    <w:rsid w:val="00B85613"/>
    <w:rsid w:val="00B908CB"/>
    <w:rsid w:val="00B92EA1"/>
    <w:rsid w:val="00B92F11"/>
    <w:rsid w:val="00BA62F4"/>
    <w:rsid w:val="00BB1052"/>
    <w:rsid w:val="00BB741E"/>
    <w:rsid w:val="00BC0F7D"/>
    <w:rsid w:val="00BC440D"/>
    <w:rsid w:val="00BC7771"/>
    <w:rsid w:val="00BD1557"/>
    <w:rsid w:val="00BD535B"/>
    <w:rsid w:val="00BD63BA"/>
    <w:rsid w:val="00BE61FC"/>
    <w:rsid w:val="00BE6613"/>
    <w:rsid w:val="00BE6BB6"/>
    <w:rsid w:val="00BF17E3"/>
    <w:rsid w:val="00BF2F34"/>
    <w:rsid w:val="00BF565E"/>
    <w:rsid w:val="00BF5AE3"/>
    <w:rsid w:val="00BF70E1"/>
    <w:rsid w:val="00C0239E"/>
    <w:rsid w:val="00C02685"/>
    <w:rsid w:val="00C0505F"/>
    <w:rsid w:val="00C11B27"/>
    <w:rsid w:val="00C1584F"/>
    <w:rsid w:val="00C2563B"/>
    <w:rsid w:val="00C27803"/>
    <w:rsid w:val="00C33079"/>
    <w:rsid w:val="00C45474"/>
    <w:rsid w:val="00C47438"/>
    <w:rsid w:val="00C50698"/>
    <w:rsid w:val="00C51104"/>
    <w:rsid w:val="00C5317A"/>
    <w:rsid w:val="00C53FEB"/>
    <w:rsid w:val="00C70731"/>
    <w:rsid w:val="00C70A53"/>
    <w:rsid w:val="00C71DEB"/>
    <w:rsid w:val="00C72833"/>
    <w:rsid w:val="00C72F67"/>
    <w:rsid w:val="00C730DE"/>
    <w:rsid w:val="00C77B11"/>
    <w:rsid w:val="00C81B78"/>
    <w:rsid w:val="00C874C9"/>
    <w:rsid w:val="00C87877"/>
    <w:rsid w:val="00C93F40"/>
    <w:rsid w:val="00C9519D"/>
    <w:rsid w:val="00CA2EE7"/>
    <w:rsid w:val="00CA3D0C"/>
    <w:rsid w:val="00CA5297"/>
    <w:rsid w:val="00CA667A"/>
    <w:rsid w:val="00CB3EF3"/>
    <w:rsid w:val="00CB4943"/>
    <w:rsid w:val="00CC33D4"/>
    <w:rsid w:val="00CC3488"/>
    <w:rsid w:val="00CC43A4"/>
    <w:rsid w:val="00CC49CA"/>
    <w:rsid w:val="00CD4CFC"/>
    <w:rsid w:val="00CD533E"/>
    <w:rsid w:val="00CF0B42"/>
    <w:rsid w:val="00CF165C"/>
    <w:rsid w:val="00D038AB"/>
    <w:rsid w:val="00D03A9C"/>
    <w:rsid w:val="00D05C14"/>
    <w:rsid w:val="00D069EE"/>
    <w:rsid w:val="00D119D7"/>
    <w:rsid w:val="00D2347B"/>
    <w:rsid w:val="00D2382F"/>
    <w:rsid w:val="00D239A8"/>
    <w:rsid w:val="00D24CC7"/>
    <w:rsid w:val="00D31812"/>
    <w:rsid w:val="00D4448D"/>
    <w:rsid w:val="00D4791D"/>
    <w:rsid w:val="00D5217D"/>
    <w:rsid w:val="00D52F60"/>
    <w:rsid w:val="00D63002"/>
    <w:rsid w:val="00D63045"/>
    <w:rsid w:val="00D7304C"/>
    <w:rsid w:val="00D732D1"/>
    <w:rsid w:val="00D738D6"/>
    <w:rsid w:val="00D755EB"/>
    <w:rsid w:val="00D761B9"/>
    <w:rsid w:val="00D76347"/>
    <w:rsid w:val="00D76896"/>
    <w:rsid w:val="00D80195"/>
    <w:rsid w:val="00D83381"/>
    <w:rsid w:val="00D87E00"/>
    <w:rsid w:val="00D9134D"/>
    <w:rsid w:val="00D95F4E"/>
    <w:rsid w:val="00D9792E"/>
    <w:rsid w:val="00D97AC5"/>
    <w:rsid w:val="00DA39FC"/>
    <w:rsid w:val="00DA4ABC"/>
    <w:rsid w:val="00DA6483"/>
    <w:rsid w:val="00DA7A03"/>
    <w:rsid w:val="00DA7A18"/>
    <w:rsid w:val="00DA7B19"/>
    <w:rsid w:val="00DA7E2B"/>
    <w:rsid w:val="00DB1818"/>
    <w:rsid w:val="00DB50A1"/>
    <w:rsid w:val="00DB6CD0"/>
    <w:rsid w:val="00DC1D09"/>
    <w:rsid w:val="00DC2AB2"/>
    <w:rsid w:val="00DC309B"/>
    <w:rsid w:val="00DC4DA2"/>
    <w:rsid w:val="00DD22A6"/>
    <w:rsid w:val="00DD3824"/>
    <w:rsid w:val="00DE28CF"/>
    <w:rsid w:val="00DE2A80"/>
    <w:rsid w:val="00DE37FF"/>
    <w:rsid w:val="00DE5ADF"/>
    <w:rsid w:val="00DF2B1F"/>
    <w:rsid w:val="00DF62CD"/>
    <w:rsid w:val="00E0334A"/>
    <w:rsid w:val="00E1131F"/>
    <w:rsid w:val="00E14AEF"/>
    <w:rsid w:val="00E24187"/>
    <w:rsid w:val="00E31C0C"/>
    <w:rsid w:val="00E3253A"/>
    <w:rsid w:val="00E32B8C"/>
    <w:rsid w:val="00E32F3E"/>
    <w:rsid w:val="00E33C29"/>
    <w:rsid w:val="00E37302"/>
    <w:rsid w:val="00E467CE"/>
    <w:rsid w:val="00E54009"/>
    <w:rsid w:val="00E55EAB"/>
    <w:rsid w:val="00E5756A"/>
    <w:rsid w:val="00E63168"/>
    <w:rsid w:val="00E65049"/>
    <w:rsid w:val="00E66051"/>
    <w:rsid w:val="00E67751"/>
    <w:rsid w:val="00E67A97"/>
    <w:rsid w:val="00E70053"/>
    <w:rsid w:val="00E738BB"/>
    <w:rsid w:val="00E77645"/>
    <w:rsid w:val="00E818E6"/>
    <w:rsid w:val="00E82198"/>
    <w:rsid w:val="00E9070B"/>
    <w:rsid w:val="00E91F68"/>
    <w:rsid w:val="00E947BD"/>
    <w:rsid w:val="00E979C9"/>
    <w:rsid w:val="00EB0609"/>
    <w:rsid w:val="00EB0688"/>
    <w:rsid w:val="00EB3FC4"/>
    <w:rsid w:val="00EB5DE4"/>
    <w:rsid w:val="00EB6817"/>
    <w:rsid w:val="00EC4318"/>
    <w:rsid w:val="00EC4A25"/>
    <w:rsid w:val="00EC5C4B"/>
    <w:rsid w:val="00EC7AC6"/>
    <w:rsid w:val="00ED0757"/>
    <w:rsid w:val="00ED3116"/>
    <w:rsid w:val="00EE34C4"/>
    <w:rsid w:val="00EE452C"/>
    <w:rsid w:val="00EE7776"/>
    <w:rsid w:val="00EF2B71"/>
    <w:rsid w:val="00EF2BE2"/>
    <w:rsid w:val="00EF42CF"/>
    <w:rsid w:val="00EF56B9"/>
    <w:rsid w:val="00EF79F1"/>
    <w:rsid w:val="00F0046D"/>
    <w:rsid w:val="00F025A2"/>
    <w:rsid w:val="00F04712"/>
    <w:rsid w:val="00F100DB"/>
    <w:rsid w:val="00F167FD"/>
    <w:rsid w:val="00F172EF"/>
    <w:rsid w:val="00F2267F"/>
    <w:rsid w:val="00F229C6"/>
    <w:rsid w:val="00F22EC7"/>
    <w:rsid w:val="00F22FB9"/>
    <w:rsid w:val="00F23AE4"/>
    <w:rsid w:val="00F25F47"/>
    <w:rsid w:val="00F42483"/>
    <w:rsid w:val="00F46586"/>
    <w:rsid w:val="00F566E7"/>
    <w:rsid w:val="00F571FA"/>
    <w:rsid w:val="00F653B8"/>
    <w:rsid w:val="00F700E9"/>
    <w:rsid w:val="00F70D7E"/>
    <w:rsid w:val="00F725E4"/>
    <w:rsid w:val="00F7592F"/>
    <w:rsid w:val="00F7728A"/>
    <w:rsid w:val="00F828BA"/>
    <w:rsid w:val="00F84880"/>
    <w:rsid w:val="00F87364"/>
    <w:rsid w:val="00F8769F"/>
    <w:rsid w:val="00F90D57"/>
    <w:rsid w:val="00FA1266"/>
    <w:rsid w:val="00FA1EBE"/>
    <w:rsid w:val="00FA369F"/>
    <w:rsid w:val="00FA387A"/>
    <w:rsid w:val="00FA67E2"/>
    <w:rsid w:val="00FA70AB"/>
    <w:rsid w:val="00FB1F38"/>
    <w:rsid w:val="00FB5D11"/>
    <w:rsid w:val="00FC0119"/>
    <w:rsid w:val="00FC1192"/>
    <w:rsid w:val="00FC15E3"/>
    <w:rsid w:val="00FC2EF0"/>
    <w:rsid w:val="00FC4118"/>
    <w:rsid w:val="00FC49CE"/>
    <w:rsid w:val="00FD380B"/>
    <w:rsid w:val="00FD47DD"/>
    <w:rsid w:val="00FE284C"/>
    <w:rsid w:val="00FE67E0"/>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4A0B3D"/>
  <w15:chartTrackingRefBased/>
  <w15:docId w15:val="{711D2C23-C0B1-4519-A79E-2BA3B4314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60C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2560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560C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2560C7"/>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2560C7"/>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2560C7"/>
    <w:pPr>
      <w:ind w:left="1701" w:hanging="1701"/>
      <w:outlineLvl w:val="4"/>
    </w:pPr>
    <w:rPr>
      <w:sz w:val="22"/>
    </w:rPr>
  </w:style>
  <w:style w:type="paragraph" w:styleId="Heading6">
    <w:name w:val="heading 6"/>
    <w:aliases w:val="T1,Header 6"/>
    <w:basedOn w:val="H6"/>
    <w:next w:val="Normal"/>
    <w:link w:val="Heading6Char"/>
    <w:qFormat/>
    <w:rsid w:val="002560C7"/>
    <w:pPr>
      <w:outlineLvl w:val="5"/>
    </w:pPr>
  </w:style>
  <w:style w:type="paragraph" w:styleId="Heading7">
    <w:name w:val="heading 7"/>
    <w:basedOn w:val="H6"/>
    <w:next w:val="Normal"/>
    <w:link w:val="Heading7Char"/>
    <w:qFormat/>
    <w:rsid w:val="002560C7"/>
    <w:pPr>
      <w:outlineLvl w:val="6"/>
    </w:pPr>
  </w:style>
  <w:style w:type="paragraph" w:styleId="Heading8">
    <w:name w:val="heading 8"/>
    <w:basedOn w:val="Heading1"/>
    <w:next w:val="Normal"/>
    <w:link w:val="Heading8Char"/>
    <w:qFormat/>
    <w:rsid w:val="002560C7"/>
    <w:pPr>
      <w:ind w:left="0" w:firstLine="0"/>
      <w:outlineLvl w:val="7"/>
    </w:pPr>
  </w:style>
  <w:style w:type="paragraph" w:styleId="Heading9">
    <w:name w:val="heading 9"/>
    <w:basedOn w:val="Heading8"/>
    <w:next w:val="Normal"/>
    <w:link w:val="Heading9Char"/>
    <w:qFormat/>
    <w:rsid w:val="002560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2560C7"/>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2560C7"/>
    <w:pPr>
      <w:ind w:left="1418" w:hanging="1418"/>
    </w:pPr>
  </w:style>
  <w:style w:type="paragraph" w:styleId="TOC8">
    <w:name w:val="toc 8"/>
    <w:basedOn w:val="TOC1"/>
    <w:rsid w:val="002560C7"/>
    <w:pPr>
      <w:spacing w:before="180"/>
      <w:ind w:left="2693" w:hanging="2693"/>
    </w:pPr>
    <w:rPr>
      <w:b/>
    </w:rPr>
  </w:style>
  <w:style w:type="paragraph" w:styleId="TOC1">
    <w:name w:val="toc 1"/>
    <w:rsid w:val="002560C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560C7"/>
    <w:pPr>
      <w:keepLines/>
      <w:tabs>
        <w:tab w:val="center" w:pos="4536"/>
        <w:tab w:val="right" w:pos="9072"/>
      </w:tabs>
    </w:pPr>
    <w:rPr>
      <w:noProof/>
    </w:rPr>
  </w:style>
  <w:style w:type="character" w:customStyle="1" w:styleId="ZGSM">
    <w:name w:val="ZGSM"/>
    <w:rsid w:val="002560C7"/>
  </w:style>
  <w:style w:type="paragraph" w:customStyle="1" w:styleId="ZD">
    <w:name w:val="ZD"/>
    <w:rsid w:val="002560C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560C7"/>
    <w:pPr>
      <w:ind w:left="1701" w:hanging="1701"/>
    </w:pPr>
  </w:style>
  <w:style w:type="paragraph" w:styleId="TOC4">
    <w:name w:val="toc 4"/>
    <w:basedOn w:val="TOC3"/>
    <w:rsid w:val="002560C7"/>
    <w:pPr>
      <w:ind w:left="1418" w:hanging="1418"/>
    </w:pPr>
  </w:style>
  <w:style w:type="paragraph" w:styleId="TOC3">
    <w:name w:val="toc 3"/>
    <w:basedOn w:val="TOC2"/>
    <w:rsid w:val="002560C7"/>
    <w:pPr>
      <w:ind w:left="1134" w:hanging="1134"/>
    </w:pPr>
  </w:style>
  <w:style w:type="paragraph" w:styleId="TOC2">
    <w:name w:val="toc 2"/>
    <w:basedOn w:val="TOC1"/>
    <w:rsid w:val="002560C7"/>
    <w:pPr>
      <w:keepNext w:val="0"/>
      <w:spacing w:before="0"/>
      <w:ind w:left="851" w:hanging="851"/>
    </w:pPr>
    <w:rPr>
      <w:sz w:val="20"/>
    </w:rPr>
  </w:style>
  <w:style w:type="paragraph" w:styleId="Footer">
    <w:name w:val="footer"/>
    <w:basedOn w:val="Header"/>
    <w:link w:val="FooterChar"/>
    <w:rsid w:val="002560C7"/>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2560C7"/>
    <w:pPr>
      <w:outlineLvl w:val="9"/>
    </w:pPr>
  </w:style>
  <w:style w:type="paragraph" w:customStyle="1" w:styleId="NF">
    <w:name w:val="NF"/>
    <w:basedOn w:val="NO"/>
    <w:rsid w:val="002560C7"/>
    <w:pPr>
      <w:keepNext/>
      <w:spacing w:after="0"/>
    </w:pPr>
    <w:rPr>
      <w:rFonts w:ascii="Arial" w:hAnsi="Arial"/>
      <w:sz w:val="18"/>
    </w:rPr>
  </w:style>
  <w:style w:type="paragraph" w:customStyle="1" w:styleId="NO">
    <w:name w:val="NO"/>
    <w:basedOn w:val="Normal"/>
    <w:link w:val="NOChar2"/>
    <w:rsid w:val="002560C7"/>
    <w:pPr>
      <w:keepLines/>
      <w:ind w:left="1135" w:hanging="851"/>
    </w:pPr>
  </w:style>
  <w:style w:type="character" w:customStyle="1" w:styleId="NOChar2">
    <w:name w:val="NO Char2"/>
    <w:link w:val="NO"/>
    <w:locked/>
    <w:rsid w:val="001229AD"/>
  </w:style>
  <w:style w:type="paragraph" w:customStyle="1" w:styleId="PL">
    <w:name w:val="PL"/>
    <w:link w:val="PLChar"/>
    <w:rsid w:val="00256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560C7"/>
    <w:pPr>
      <w:jc w:val="right"/>
    </w:pPr>
  </w:style>
  <w:style w:type="paragraph" w:customStyle="1" w:styleId="TAL">
    <w:name w:val="TAL"/>
    <w:basedOn w:val="Normal"/>
    <w:link w:val="TALChar"/>
    <w:rsid w:val="002560C7"/>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2560C7"/>
    <w:rPr>
      <w:b/>
    </w:rPr>
  </w:style>
  <w:style w:type="paragraph" w:customStyle="1" w:styleId="TAC">
    <w:name w:val="TAC"/>
    <w:basedOn w:val="TAL"/>
    <w:link w:val="TACCar"/>
    <w:rsid w:val="002560C7"/>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2560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560C7"/>
    <w:pPr>
      <w:keepLines/>
      <w:ind w:left="1702" w:hanging="1418"/>
    </w:pPr>
  </w:style>
  <w:style w:type="paragraph" w:customStyle="1" w:styleId="FP">
    <w:name w:val="FP"/>
    <w:basedOn w:val="Normal"/>
    <w:rsid w:val="002560C7"/>
    <w:pPr>
      <w:spacing w:after="0"/>
    </w:pPr>
  </w:style>
  <w:style w:type="paragraph" w:customStyle="1" w:styleId="NW">
    <w:name w:val="NW"/>
    <w:basedOn w:val="NO"/>
    <w:rsid w:val="002560C7"/>
    <w:pPr>
      <w:spacing w:after="0"/>
    </w:pPr>
  </w:style>
  <w:style w:type="paragraph" w:customStyle="1" w:styleId="EW">
    <w:name w:val="EW"/>
    <w:basedOn w:val="EX"/>
    <w:rsid w:val="002560C7"/>
    <w:pPr>
      <w:spacing w:after="0"/>
    </w:pPr>
  </w:style>
  <w:style w:type="paragraph" w:customStyle="1" w:styleId="B1">
    <w:name w:val="B1"/>
    <w:basedOn w:val="List"/>
    <w:link w:val="B1Char"/>
    <w:rsid w:val="002560C7"/>
  </w:style>
  <w:style w:type="character" w:customStyle="1" w:styleId="B1Char">
    <w:name w:val="B1 Char"/>
    <w:link w:val="B1"/>
    <w:rsid w:val="00993875"/>
  </w:style>
  <w:style w:type="paragraph" w:styleId="TOC6">
    <w:name w:val="toc 6"/>
    <w:basedOn w:val="TOC5"/>
    <w:next w:val="Normal"/>
    <w:rsid w:val="002560C7"/>
    <w:pPr>
      <w:ind w:left="1985" w:hanging="1985"/>
    </w:pPr>
  </w:style>
  <w:style w:type="paragraph" w:styleId="TOC7">
    <w:name w:val="toc 7"/>
    <w:basedOn w:val="TOC6"/>
    <w:next w:val="Normal"/>
    <w:rsid w:val="002560C7"/>
    <w:pPr>
      <w:ind w:left="2268" w:hanging="2268"/>
    </w:pPr>
  </w:style>
  <w:style w:type="paragraph" w:customStyle="1" w:styleId="EditorsNote">
    <w:name w:val="Editor's Note"/>
    <w:aliases w:val="EN,Editor's Noteormal"/>
    <w:basedOn w:val="NO"/>
    <w:link w:val="EditorsNoteChar2"/>
    <w:rsid w:val="002560C7"/>
    <w:rPr>
      <w:color w:val="FF0000"/>
    </w:rPr>
  </w:style>
  <w:style w:type="paragraph" w:customStyle="1" w:styleId="TH">
    <w:name w:val="TH"/>
    <w:basedOn w:val="Normal"/>
    <w:link w:val="THChar"/>
    <w:rsid w:val="002560C7"/>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2560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60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60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60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560C7"/>
    <w:pPr>
      <w:ind w:left="851" w:hanging="851"/>
    </w:pPr>
  </w:style>
  <w:style w:type="paragraph" w:customStyle="1" w:styleId="ZH">
    <w:name w:val="ZH"/>
    <w:rsid w:val="002560C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560C7"/>
    <w:pPr>
      <w:keepNext w:val="0"/>
      <w:spacing w:before="0" w:after="240"/>
    </w:pPr>
  </w:style>
  <w:style w:type="paragraph" w:customStyle="1" w:styleId="ZG">
    <w:name w:val="ZG"/>
    <w:rsid w:val="002560C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560C7"/>
  </w:style>
  <w:style w:type="character" w:customStyle="1" w:styleId="B2Char">
    <w:name w:val="B2 Char"/>
    <w:link w:val="B2"/>
    <w:qFormat/>
    <w:rsid w:val="001229AD"/>
  </w:style>
  <w:style w:type="paragraph" w:customStyle="1" w:styleId="B3">
    <w:name w:val="B3"/>
    <w:basedOn w:val="List3"/>
    <w:link w:val="B3Char"/>
    <w:rsid w:val="002560C7"/>
  </w:style>
  <w:style w:type="character" w:customStyle="1" w:styleId="B3Char">
    <w:name w:val="B3 Char"/>
    <w:link w:val="B3"/>
    <w:rsid w:val="001229AD"/>
  </w:style>
  <w:style w:type="paragraph" w:customStyle="1" w:styleId="B4">
    <w:name w:val="B4"/>
    <w:basedOn w:val="List4"/>
    <w:link w:val="B4Char"/>
    <w:rsid w:val="002560C7"/>
  </w:style>
  <w:style w:type="paragraph" w:customStyle="1" w:styleId="B5">
    <w:name w:val="B5"/>
    <w:basedOn w:val="List5"/>
    <w:link w:val="B5Char"/>
    <w:rsid w:val="002560C7"/>
  </w:style>
  <w:style w:type="paragraph" w:customStyle="1" w:styleId="ZTD">
    <w:name w:val="ZTD"/>
    <w:basedOn w:val="ZB"/>
    <w:rsid w:val="002560C7"/>
    <w:pPr>
      <w:framePr w:hRule="auto" w:wrap="notBeside" w:y="852"/>
    </w:pPr>
    <w:rPr>
      <w:i w:val="0"/>
      <w:sz w:val="40"/>
    </w:rPr>
  </w:style>
  <w:style w:type="paragraph" w:customStyle="1" w:styleId="ZV">
    <w:name w:val="ZV"/>
    <w:basedOn w:val="ZU"/>
    <w:rsid w:val="002560C7"/>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2560C7"/>
    <w:pPr>
      <w:ind w:left="284"/>
    </w:pPr>
  </w:style>
  <w:style w:type="paragraph" w:styleId="Index1">
    <w:name w:val="index 1"/>
    <w:basedOn w:val="Normal"/>
    <w:rsid w:val="002560C7"/>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uiPriority w:val="99"/>
    <w:qFormat/>
    <w:rsid w:val="00A71C8A"/>
    <w:rPr>
      <w:lang w:val="x-none"/>
    </w:rPr>
  </w:style>
  <w:style w:type="character" w:customStyle="1" w:styleId="CommentTextChar">
    <w:name w:val="Comment Text Char"/>
    <w:link w:val="CommentText"/>
    <w:uiPriority w:val="99"/>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60C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2560C7"/>
    <w:pPr>
      <w:ind w:left="568" w:hanging="284"/>
    </w:pPr>
  </w:style>
  <w:style w:type="paragraph" w:styleId="List2">
    <w:name w:val="List 2"/>
    <w:basedOn w:val="List"/>
    <w:link w:val="List2Char"/>
    <w:rsid w:val="002560C7"/>
    <w:pPr>
      <w:ind w:left="851"/>
    </w:pPr>
  </w:style>
  <w:style w:type="paragraph" w:styleId="List3">
    <w:name w:val="List 3"/>
    <w:basedOn w:val="List2"/>
    <w:link w:val="List3Char"/>
    <w:rsid w:val="002560C7"/>
    <w:pPr>
      <w:ind w:left="1135"/>
    </w:pPr>
  </w:style>
  <w:style w:type="paragraph" w:styleId="List4">
    <w:name w:val="List 4"/>
    <w:basedOn w:val="List3"/>
    <w:rsid w:val="002560C7"/>
    <w:pPr>
      <w:ind w:left="1418"/>
    </w:pPr>
  </w:style>
  <w:style w:type="paragraph" w:styleId="List5">
    <w:name w:val="List 5"/>
    <w:basedOn w:val="List4"/>
    <w:rsid w:val="002560C7"/>
    <w:pPr>
      <w:ind w:left="1702"/>
    </w:pPr>
  </w:style>
  <w:style w:type="character" w:styleId="FootnoteReference">
    <w:name w:val="footnote reference"/>
    <w:rsid w:val="002560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560C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2560C7"/>
  </w:style>
  <w:style w:type="paragraph" w:styleId="ListBullet2">
    <w:name w:val="List Bullet 2"/>
    <w:aliases w:val="lb2"/>
    <w:basedOn w:val="ListBullet"/>
    <w:rsid w:val="002560C7"/>
    <w:pPr>
      <w:ind w:left="851"/>
    </w:pPr>
  </w:style>
  <w:style w:type="paragraph" w:styleId="ListBullet3">
    <w:name w:val="List Bullet 3"/>
    <w:basedOn w:val="ListBullet2"/>
    <w:rsid w:val="002560C7"/>
    <w:pPr>
      <w:ind w:left="1135"/>
    </w:pPr>
  </w:style>
  <w:style w:type="paragraph" w:styleId="ListBullet4">
    <w:name w:val="List Bullet 4"/>
    <w:basedOn w:val="ListBullet3"/>
    <w:rsid w:val="002560C7"/>
    <w:pPr>
      <w:ind w:left="1418"/>
    </w:pPr>
  </w:style>
  <w:style w:type="paragraph" w:styleId="ListBullet5">
    <w:name w:val="List Bullet 5"/>
    <w:basedOn w:val="ListBullet4"/>
    <w:rsid w:val="002560C7"/>
    <w:pPr>
      <w:ind w:left="1702"/>
    </w:pPr>
  </w:style>
  <w:style w:type="paragraph" w:styleId="ListNumber">
    <w:name w:val="List Number"/>
    <w:basedOn w:val="List"/>
    <w:rsid w:val="002560C7"/>
  </w:style>
  <w:style w:type="paragraph" w:styleId="ListNumber2">
    <w:name w:val="List Number 2"/>
    <w:basedOn w:val="ListNumber"/>
    <w:rsid w:val="002560C7"/>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uiPriority w:val="99"/>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uiPriority w:val="99"/>
    <w:rsid w:val="00FF3592"/>
    <w:pPr>
      <w:tabs>
        <w:tab w:val="num" w:pos="737"/>
      </w:tabs>
      <w:ind w:left="737" w:hanging="453"/>
    </w:pPr>
  </w:style>
  <w:style w:type="character" w:customStyle="1" w:styleId="B1Car">
    <w:name w:val="B1+ Car"/>
    <w:link w:val="B11"/>
    <w:uiPriority w:val="99"/>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2.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32628-BC8E-4F85-83E0-890CCAB25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2662</Words>
  <Characters>16228</Characters>
  <Application>Microsoft Office Word</Application>
  <DocSecurity>0</DocSecurity>
  <Lines>135</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18853</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3</cp:revision>
  <dcterms:created xsi:type="dcterms:W3CDTF">2021-05-07T21:23:00Z</dcterms:created>
  <dcterms:modified xsi:type="dcterms:W3CDTF">2021-05-07T21:27:00Z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